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53" w:rsidRDefault="00DD4D53" w:rsidP="004610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D4D53" w:rsidRDefault="00DD4D53" w:rsidP="004610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КЛАСС, 2 ЧЕТВЕРТЬ (декабрь, 3 неделя)</w:t>
      </w:r>
    </w:p>
    <w:p w:rsidR="00DD4D53" w:rsidRDefault="00DD4D53" w:rsidP="004610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D4D53" w:rsidRDefault="00DD4D53" w:rsidP="004610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№1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ТЕМА: Слово, предложение, текст.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проверить сформированность навыка самостоятельной записи слов, написание которых не расходится с произношением ; умение оформлять предложение на письме .</w:t>
      </w:r>
    </w:p>
    <w:p w:rsidR="00DD4D53" w:rsidRDefault="00DD4D53" w:rsidP="004610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ОБЯЗАТЕЛЬНЫЙ УРОВЕНЬ</w:t>
      </w:r>
    </w:p>
    <w:p w:rsidR="00DD4D53" w:rsidRDefault="00DD4D53" w:rsidP="004610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Диктант.</w:t>
      </w:r>
    </w:p>
    <w:p w:rsidR="00DD4D53" w:rsidRDefault="00DD4D53" w:rsidP="004610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Трудимся.</w:t>
      </w:r>
    </w:p>
    <w:p w:rsidR="00DD4D53" w:rsidRDefault="00DD4D53" w:rsidP="00461079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Скоро Новый год. Ребята сами делают игрушки на елку. На партах клей, яркая бумага, краски.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Нарядная   будет елка! (18)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Грамматические задания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первом предложении над словами указать количество слогов.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втором предложении над словами поставить знак ударения.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третьем предложении подчеркнуть в словах мягкие согласные.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*Придумать и записать по одному слову, состоящему из одного, из двух, из трех слогов.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*Записать предложение на тему «Зима», соответствующее схеме (три слова).</w:t>
      </w:r>
    </w:p>
    <w:p w:rsidR="00DD4D53" w:rsidRDefault="00DD4D53" w:rsidP="004610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ВОЗМОЖНЫЙ УРОВЕНЬ</w:t>
      </w:r>
    </w:p>
    <w:p w:rsidR="00DD4D53" w:rsidRDefault="00DD4D53" w:rsidP="004610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Диктант.</w:t>
      </w:r>
    </w:p>
    <w:p w:rsidR="00DD4D53" w:rsidRDefault="00DD4D53" w:rsidP="004610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Наш двор.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 любим свой двор. Там есть качели и турник . Летом мальчики гоняют мячик. Девочки играют в куклы. Зимой старшие ребята делают горку . (24)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Грамматические задания.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Записать цифрой, сколько слов в первом предложении.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словах последнего предложения  подчеркнуть гласные.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втором предложении найти слово из двух слогов.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*Из данных слогов составить три слова:  ща,  жи,  е,  щу,  ча,  ка.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Подчеркнуть в словах гласные после шипящих. Написать по одному слову на эти правила.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*Записать предложение на тему «Зима», соответствующее схеме (4 слова). 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D4D53" w:rsidRDefault="00DD4D53" w:rsidP="00461079">
      <w:pPr>
        <w:spacing w:after="0"/>
        <w:rPr>
          <w:rFonts w:ascii="Times New Roman" w:hAnsi="Times New Roman"/>
          <w:sz w:val="24"/>
          <w:szCs w:val="24"/>
        </w:rPr>
      </w:pPr>
    </w:p>
    <w:p w:rsidR="00DD4D53" w:rsidRDefault="00DD4D53"/>
    <w:p w:rsidR="00DD4D53" w:rsidRDefault="00DD4D53"/>
    <w:p w:rsidR="00DD4D53" w:rsidRDefault="00DD4D53"/>
    <w:p w:rsidR="00DD4D53" w:rsidRDefault="00DD4D53"/>
    <w:p w:rsidR="00DD4D53" w:rsidRDefault="00DD4D53"/>
    <w:p w:rsidR="00DD4D53" w:rsidRDefault="00DD4D53"/>
    <w:p w:rsidR="00DD4D53" w:rsidRDefault="00DD4D53"/>
    <w:p w:rsidR="00DD4D53" w:rsidRDefault="00DD4D53"/>
    <w:p w:rsidR="00DD4D53" w:rsidRDefault="00DD4D53" w:rsidP="0057484A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Контрольная работа по обучению грамоте  за 1 четверть</w:t>
      </w:r>
    </w:p>
    <w:p w:rsidR="00DD4D53" w:rsidRDefault="00DD4D53" w:rsidP="0057484A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1 класс</w:t>
      </w:r>
    </w:p>
    <w:p w:rsidR="00DD4D53" w:rsidRDefault="00DD4D53" w:rsidP="0057484A">
      <w:pPr>
        <w:pStyle w:val="NormalWeb"/>
        <w:numPr>
          <w:ilvl w:val="0"/>
          <w:numId w:val="1"/>
        </w:num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Найди и подчеркни слова , состоящие из одного слога</w:t>
      </w:r>
    </w:p>
    <w:p w:rsidR="00DD4D53" w:rsidRDefault="00DD4D53" w:rsidP="0057484A">
      <w:pPr>
        <w:pStyle w:val="NormalWeb"/>
        <w:rPr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i/>
          <w:iCs/>
          <w:sz w:val="20"/>
          <w:szCs w:val="20"/>
        </w:rPr>
        <w:t>Небо, конь, кошка, тень, песец, Уля</w:t>
      </w:r>
    </w:p>
    <w:p w:rsidR="00DD4D53" w:rsidRDefault="00DD4D53" w:rsidP="0057484A">
      <w:pPr>
        <w:pStyle w:val="NormalWeb"/>
        <w:numPr>
          <w:ilvl w:val="0"/>
          <w:numId w:val="1"/>
        </w:num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Найди предложение (подчеркни):</w:t>
      </w:r>
    </w:p>
    <w:p w:rsidR="00DD4D53" w:rsidRDefault="00DD4D53" w:rsidP="0057484A">
      <w:pPr>
        <w:pStyle w:val="NormalWeb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в, жили, три, домике, медведя</w:t>
      </w:r>
    </w:p>
    <w:p w:rsidR="00DD4D53" w:rsidRDefault="00DD4D53" w:rsidP="0057484A">
      <w:pPr>
        <w:pStyle w:val="NormalWeb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 домике жили три медведя.</w:t>
      </w:r>
    </w:p>
    <w:p w:rsidR="00DD4D53" w:rsidRDefault="00DD4D53" w:rsidP="0057484A">
      <w:pPr>
        <w:pStyle w:val="NormalWeb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Медведя, жили, в домике, три</w:t>
      </w:r>
    </w:p>
    <w:p w:rsidR="00DD4D53" w:rsidRDefault="00DD4D53" w:rsidP="0057484A">
      <w:pPr>
        <w:pStyle w:val="NormalWeb"/>
        <w:numPr>
          <w:ilvl w:val="0"/>
          <w:numId w:val="1"/>
        </w:numPr>
        <w:rPr>
          <w:i/>
        </w:rPr>
      </w:pPr>
      <w:r>
        <w:rPr>
          <w:i/>
        </w:rPr>
        <w:t>Спиши слоги.</w:t>
      </w:r>
    </w:p>
    <w:p w:rsidR="00DD4D53" w:rsidRDefault="00DD4D53" w:rsidP="0057484A">
      <w:pPr>
        <w:pStyle w:val="NormalWeb"/>
        <w:rPr>
          <w:b/>
        </w:rPr>
      </w:pPr>
      <w:r>
        <w:rPr>
          <w:b/>
        </w:rPr>
        <w:t>лы, ля, ло, ли, лу, ле, лё</w:t>
      </w:r>
    </w:p>
    <w:p w:rsidR="00DD4D53" w:rsidRDefault="00DD4D53" w:rsidP="0057484A">
      <w:pPr>
        <w:pStyle w:val="NormalWeb"/>
        <w:rPr>
          <w:b/>
        </w:rPr>
      </w:pPr>
      <w:r>
        <w:rPr>
          <w:b/>
        </w:rPr>
        <w:t>_______________________________________________________</w:t>
      </w:r>
    </w:p>
    <w:p w:rsidR="00DD4D53" w:rsidRDefault="00DD4D53" w:rsidP="0057484A">
      <w:pPr>
        <w:pStyle w:val="NormalWeb"/>
        <w:rPr>
          <w:i/>
        </w:rPr>
      </w:pPr>
      <w:r>
        <w:rPr>
          <w:i/>
        </w:rPr>
        <w:t>Подчеркни слоги с мягким согласным звуком.</w:t>
      </w:r>
    </w:p>
    <w:p w:rsidR="00DD4D53" w:rsidRDefault="00DD4D53" w:rsidP="0057484A">
      <w:pPr>
        <w:pStyle w:val="NormalWeb"/>
        <w:numPr>
          <w:ilvl w:val="0"/>
          <w:numId w:val="1"/>
        </w:num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Какие слова пишутся с заглавной буквы (подчеркнуть): </w:t>
      </w:r>
    </w:p>
    <w:p w:rsidR="00DD4D53" w:rsidRDefault="00DD4D53" w:rsidP="0057484A">
      <w:pPr>
        <w:pStyle w:val="NormalWeb"/>
        <w:rPr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i/>
          <w:iCs/>
          <w:sz w:val="20"/>
          <w:szCs w:val="20"/>
        </w:rPr>
        <w:t>барабан. боря, анна, волк</w:t>
      </w:r>
    </w:p>
    <w:p w:rsidR="00DD4D53" w:rsidRDefault="00DD4D53" w:rsidP="0057484A">
      <w:pPr>
        <w:pStyle w:val="NormalWeb"/>
        <w:numPr>
          <w:ilvl w:val="0"/>
          <w:numId w:val="1"/>
        </w:numPr>
        <w:rPr>
          <w:i/>
        </w:rPr>
      </w:pPr>
      <w:r>
        <w:rPr>
          <w:i/>
        </w:rPr>
        <w:t>Запиши схему  предложения. Подчеркни опасные места.</w:t>
      </w:r>
    </w:p>
    <w:p w:rsidR="00DD4D53" w:rsidRDefault="00DD4D53" w:rsidP="0057484A">
      <w:pPr>
        <w:pStyle w:val="NormalWeb"/>
        <w:rPr>
          <w:b/>
        </w:rPr>
      </w:pPr>
      <w:r>
        <w:rPr>
          <w:b/>
        </w:rPr>
        <w:t xml:space="preserve">Лес весь пушистый и белый. </w:t>
      </w:r>
    </w:p>
    <w:p w:rsidR="00DD4D53" w:rsidRDefault="00DD4D53" w:rsidP="0057484A">
      <w:pPr>
        <w:numPr>
          <w:ilvl w:val="0"/>
          <w:numId w:val="1"/>
        </w:numPr>
        <w:spacing w:after="0" w:line="240" w:lineRule="auto"/>
        <w:rPr>
          <w:b/>
        </w:rPr>
      </w:pPr>
      <w:r>
        <w:rPr>
          <w:i/>
        </w:rPr>
        <w:t>Из данных слов выпиши только гласные буквы:</w:t>
      </w:r>
      <w:r>
        <w:t xml:space="preserve"> </w:t>
      </w:r>
      <w:r>
        <w:rPr>
          <w:b/>
        </w:rPr>
        <w:t>белка, волк, ёжик, заяц</w:t>
      </w:r>
    </w:p>
    <w:p w:rsidR="00DD4D53" w:rsidRDefault="00DD4D53" w:rsidP="006540F0">
      <w:pPr>
        <w:spacing w:after="0" w:line="240" w:lineRule="auto"/>
        <w:ind w:left="720"/>
        <w:rPr>
          <w:b/>
        </w:rPr>
      </w:pPr>
    </w:p>
    <w:p w:rsidR="00DD4D53" w:rsidRDefault="00DD4D53" w:rsidP="0057484A">
      <w:pPr>
        <w:ind w:left="360"/>
        <w:rPr>
          <w:b/>
        </w:rPr>
      </w:pPr>
      <w:r>
        <w:rPr>
          <w:i/>
        </w:rPr>
        <w:t>____________________________________________________</w:t>
      </w:r>
    </w:p>
    <w:p w:rsidR="00DD4D53" w:rsidRDefault="00DD4D53" w:rsidP="0057484A">
      <w:pPr>
        <w:numPr>
          <w:ilvl w:val="0"/>
          <w:numId w:val="1"/>
        </w:numPr>
        <w:spacing w:after="0" w:line="240" w:lineRule="auto"/>
        <w:rPr>
          <w:b/>
        </w:rPr>
      </w:pPr>
      <w:r>
        <w:rPr>
          <w:i/>
        </w:rPr>
        <w:t>Составь схему слова</w:t>
      </w:r>
      <w:r>
        <w:t xml:space="preserve"> : </w:t>
      </w:r>
      <w:r>
        <w:rPr>
          <w:b/>
        </w:rPr>
        <w:t>стрекоза</w:t>
      </w:r>
    </w:p>
    <w:p w:rsidR="00DD4D53" w:rsidRDefault="00DD4D53" w:rsidP="0057484A">
      <w:pPr>
        <w:ind w:left="360"/>
        <w:rPr>
          <w:b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D4D53" w:rsidRPr="0083121C" w:rsidTr="0057484A">
        <w:trPr>
          <w:trHeight w:val="360"/>
        </w:trPr>
        <w:tc>
          <w:tcPr>
            <w:tcW w:w="360" w:type="dxa"/>
          </w:tcPr>
          <w:p w:rsidR="00DD4D53" w:rsidRPr="0083121C" w:rsidRDefault="00DD4D5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D4D53" w:rsidRPr="0083121C" w:rsidRDefault="00DD4D5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D4D53" w:rsidRPr="0083121C" w:rsidRDefault="00DD4D5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D4D53" w:rsidRPr="0083121C" w:rsidRDefault="00DD4D5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D4D53" w:rsidRPr="0083121C" w:rsidRDefault="00DD4D5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D4D53" w:rsidRPr="0083121C" w:rsidRDefault="00DD4D5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D4D53" w:rsidRPr="0083121C" w:rsidRDefault="00DD4D5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D4D53" w:rsidRPr="0083121C" w:rsidRDefault="00DD4D53">
            <w:pPr>
              <w:rPr>
                <w:b/>
                <w:sz w:val="24"/>
                <w:szCs w:val="24"/>
              </w:rPr>
            </w:pPr>
          </w:p>
        </w:tc>
      </w:tr>
    </w:tbl>
    <w:p w:rsidR="00DD4D53" w:rsidRDefault="00DD4D53" w:rsidP="0057484A">
      <w:pPr>
        <w:ind w:left="360"/>
        <w:rPr>
          <w:b/>
        </w:rPr>
      </w:pPr>
    </w:p>
    <w:p w:rsidR="00DD4D53" w:rsidRDefault="00DD4D53"/>
    <w:p w:rsidR="00DD4D53" w:rsidRDefault="00DD4D53"/>
    <w:p w:rsidR="00DD4D53" w:rsidRDefault="00DD4D53"/>
    <w:p w:rsidR="00DD4D53" w:rsidRDefault="00DD4D53"/>
    <w:p w:rsidR="00DD4D53" w:rsidRDefault="00DD4D53"/>
    <w:p w:rsidR="00DD4D53" w:rsidRDefault="00DD4D53"/>
    <w:p w:rsidR="00DD4D53" w:rsidRPr="006540F0" w:rsidRDefault="00DD4D53" w:rsidP="0057484A">
      <w:pPr>
        <w:jc w:val="center"/>
        <w:rPr>
          <w:rFonts w:ascii="Times New Roman" w:hAnsi="Times New Roman"/>
          <w:b/>
          <w:sz w:val="24"/>
          <w:szCs w:val="24"/>
        </w:rPr>
      </w:pPr>
      <w:r w:rsidRPr="006540F0">
        <w:rPr>
          <w:rFonts w:ascii="Times New Roman" w:hAnsi="Times New Roman"/>
          <w:b/>
          <w:sz w:val="24"/>
          <w:szCs w:val="24"/>
        </w:rPr>
        <w:t>ВАРИАНТ 2</w:t>
      </w:r>
    </w:p>
    <w:p w:rsidR="00DD4D53" w:rsidRPr="006540F0" w:rsidRDefault="00DD4D53" w:rsidP="0057484A">
      <w:pPr>
        <w:jc w:val="center"/>
        <w:rPr>
          <w:rFonts w:ascii="Times New Roman" w:hAnsi="Times New Roman"/>
          <w:b/>
          <w:sz w:val="24"/>
          <w:szCs w:val="24"/>
        </w:rPr>
      </w:pP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 w:rsidRPr="006540F0">
        <w:rPr>
          <w:rFonts w:ascii="Times New Roman" w:hAnsi="Times New Roman"/>
          <w:sz w:val="24"/>
          <w:szCs w:val="24"/>
        </w:rPr>
        <w:t>1. Обведи буквы, обозначающие глухие согласные звуки.</w:t>
      </w:r>
    </w:p>
    <w:p w:rsidR="00DD4D53" w:rsidRPr="006540F0" w:rsidRDefault="00DD4D53" w:rsidP="0057484A">
      <w:pPr>
        <w:rPr>
          <w:rFonts w:ascii="Times New Roman" w:hAnsi="Times New Roman"/>
          <w:b/>
          <w:sz w:val="24"/>
          <w:szCs w:val="24"/>
        </w:rPr>
      </w:pPr>
      <w:r w:rsidRPr="006540F0">
        <w:rPr>
          <w:rFonts w:ascii="Times New Roman" w:hAnsi="Times New Roman"/>
          <w:b/>
          <w:sz w:val="24"/>
          <w:szCs w:val="24"/>
        </w:rPr>
        <w:t>О</w:t>
      </w:r>
      <w:r w:rsidRPr="006540F0">
        <w:rPr>
          <w:rFonts w:ascii="Times New Roman" w:hAnsi="Times New Roman"/>
          <w:b/>
          <w:sz w:val="24"/>
          <w:szCs w:val="24"/>
        </w:rPr>
        <w:tab/>
      </w:r>
      <w:r w:rsidRPr="006540F0">
        <w:rPr>
          <w:rFonts w:ascii="Times New Roman" w:hAnsi="Times New Roman"/>
          <w:b/>
          <w:sz w:val="24"/>
          <w:szCs w:val="24"/>
        </w:rPr>
        <w:tab/>
        <w:t>И</w:t>
      </w:r>
      <w:r w:rsidRPr="006540F0">
        <w:rPr>
          <w:rFonts w:ascii="Times New Roman" w:hAnsi="Times New Roman"/>
          <w:b/>
          <w:sz w:val="24"/>
          <w:szCs w:val="24"/>
        </w:rPr>
        <w:tab/>
      </w:r>
      <w:r w:rsidRPr="006540F0">
        <w:rPr>
          <w:rFonts w:ascii="Times New Roman" w:hAnsi="Times New Roman"/>
          <w:b/>
          <w:sz w:val="24"/>
          <w:szCs w:val="24"/>
        </w:rPr>
        <w:tab/>
        <w:t>Т</w:t>
      </w:r>
      <w:r w:rsidRPr="006540F0">
        <w:rPr>
          <w:rFonts w:ascii="Times New Roman" w:hAnsi="Times New Roman"/>
          <w:b/>
          <w:sz w:val="24"/>
          <w:szCs w:val="24"/>
        </w:rPr>
        <w:tab/>
      </w:r>
      <w:r w:rsidRPr="006540F0">
        <w:rPr>
          <w:rFonts w:ascii="Times New Roman" w:hAnsi="Times New Roman"/>
          <w:b/>
          <w:sz w:val="24"/>
          <w:szCs w:val="24"/>
        </w:rPr>
        <w:tab/>
        <w:t>А</w:t>
      </w:r>
      <w:r w:rsidRPr="006540F0">
        <w:rPr>
          <w:rFonts w:ascii="Times New Roman" w:hAnsi="Times New Roman"/>
          <w:b/>
          <w:sz w:val="24"/>
          <w:szCs w:val="24"/>
        </w:rPr>
        <w:tab/>
      </w:r>
      <w:r w:rsidRPr="006540F0">
        <w:rPr>
          <w:rFonts w:ascii="Times New Roman" w:hAnsi="Times New Roman"/>
          <w:b/>
          <w:sz w:val="24"/>
          <w:szCs w:val="24"/>
        </w:rPr>
        <w:tab/>
        <w:t>У</w:t>
      </w:r>
      <w:r w:rsidRPr="006540F0">
        <w:rPr>
          <w:rFonts w:ascii="Times New Roman" w:hAnsi="Times New Roman"/>
          <w:b/>
          <w:sz w:val="24"/>
          <w:szCs w:val="24"/>
        </w:rPr>
        <w:tab/>
      </w:r>
      <w:r w:rsidRPr="006540F0">
        <w:rPr>
          <w:rFonts w:ascii="Times New Roman" w:hAnsi="Times New Roman"/>
          <w:b/>
          <w:sz w:val="24"/>
          <w:szCs w:val="24"/>
        </w:rPr>
        <w:tab/>
        <w:t>В</w:t>
      </w:r>
      <w:r w:rsidRPr="006540F0">
        <w:rPr>
          <w:rFonts w:ascii="Times New Roman" w:hAnsi="Times New Roman"/>
          <w:b/>
          <w:sz w:val="24"/>
          <w:szCs w:val="24"/>
        </w:rPr>
        <w:tab/>
      </w:r>
      <w:r w:rsidRPr="006540F0">
        <w:rPr>
          <w:rFonts w:ascii="Times New Roman" w:hAnsi="Times New Roman"/>
          <w:b/>
          <w:sz w:val="24"/>
          <w:szCs w:val="24"/>
        </w:rPr>
        <w:tab/>
        <w:t>Н</w: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 w:rsidRPr="006540F0">
        <w:rPr>
          <w:rFonts w:ascii="Times New Roman" w:hAnsi="Times New Roman"/>
          <w:b/>
          <w:sz w:val="24"/>
          <w:szCs w:val="24"/>
        </w:rPr>
        <w:tab/>
        <w:t>К</w:t>
      </w:r>
      <w:r w:rsidRPr="006540F0">
        <w:rPr>
          <w:rFonts w:ascii="Times New Roman" w:hAnsi="Times New Roman"/>
          <w:b/>
          <w:sz w:val="24"/>
          <w:szCs w:val="24"/>
        </w:rPr>
        <w:tab/>
      </w:r>
      <w:r w:rsidRPr="006540F0">
        <w:rPr>
          <w:rFonts w:ascii="Times New Roman" w:hAnsi="Times New Roman"/>
          <w:b/>
          <w:sz w:val="24"/>
          <w:szCs w:val="24"/>
        </w:rPr>
        <w:tab/>
        <w:t>С</w:t>
      </w:r>
      <w:r w:rsidRPr="006540F0">
        <w:rPr>
          <w:rFonts w:ascii="Times New Roman" w:hAnsi="Times New Roman"/>
          <w:b/>
          <w:sz w:val="24"/>
          <w:szCs w:val="24"/>
        </w:rPr>
        <w:tab/>
      </w:r>
      <w:r w:rsidRPr="006540F0">
        <w:rPr>
          <w:rFonts w:ascii="Times New Roman" w:hAnsi="Times New Roman"/>
          <w:b/>
          <w:sz w:val="24"/>
          <w:szCs w:val="24"/>
        </w:rPr>
        <w:tab/>
        <w:t>Ы</w:t>
      </w:r>
      <w:r w:rsidRPr="006540F0">
        <w:rPr>
          <w:rFonts w:ascii="Times New Roman" w:hAnsi="Times New Roman"/>
          <w:b/>
          <w:sz w:val="24"/>
          <w:szCs w:val="24"/>
        </w:rPr>
        <w:tab/>
      </w:r>
      <w:r w:rsidRPr="006540F0">
        <w:rPr>
          <w:rFonts w:ascii="Times New Roman" w:hAnsi="Times New Roman"/>
          <w:b/>
          <w:sz w:val="24"/>
          <w:szCs w:val="24"/>
        </w:rPr>
        <w:tab/>
        <w:t>П</w:t>
      </w:r>
      <w:r w:rsidRPr="006540F0">
        <w:rPr>
          <w:rFonts w:ascii="Times New Roman" w:hAnsi="Times New Roman"/>
          <w:b/>
          <w:sz w:val="24"/>
          <w:szCs w:val="24"/>
        </w:rPr>
        <w:tab/>
      </w:r>
      <w:r w:rsidRPr="006540F0">
        <w:rPr>
          <w:rFonts w:ascii="Times New Roman" w:hAnsi="Times New Roman"/>
          <w:b/>
          <w:sz w:val="24"/>
          <w:szCs w:val="24"/>
        </w:rPr>
        <w:tab/>
        <w:t>Е</w:t>
      </w:r>
      <w:r w:rsidRPr="006540F0">
        <w:rPr>
          <w:rFonts w:ascii="Times New Roman" w:hAnsi="Times New Roman"/>
          <w:b/>
          <w:sz w:val="24"/>
          <w:szCs w:val="24"/>
        </w:rPr>
        <w:tab/>
      </w:r>
      <w:r w:rsidRPr="006540F0">
        <w:rPr>
          <w:rFonts w:ascii="Times New Roman" w:hAnsi="Times New Roman"/>
          <w:b/>
          <w:sz w:val="24"/>
          <w:szCs w:val="24"/>
        </w:rPr>
        <w:tab/>
        <w:t>Л</w: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 w:rsidRPr="006540F0">
        <w:rPr>
          <w:rFonts w:ascii="Times New Roman" w:hAnsi="Times New Roman"/>
          <w:sz w:val="24"/>
          <w:szCs w:val="24"/>
        </w:rPr>
        <w:t>2. Подчеркни слоги, в которых согласный звук произносится мягко.</w:t>
      </w:r>
    </w:p>
    <w:p w:rsidR="00DD4D53" w:rsidRPr="006540F0" w:rsidRDefault="00DD4D53" w:rsidP="0057484A">
      <w:pPr>
        <w:rPr>
          <w:rFonts w:ascii="Times New Roman" w:hAnsi="Times New Roman"/>
          <w:b/>
          <w:sz w:val="24"/>
          <w:szCs w:val="24"/>
        </w:rPr>
      </w:pPr>
      <w:r w:rsidRPr="006540F0">
        <w:rPr>
          <w:rFonts w:ascii="Times New Roman" w:hAnsi="Times New Roman"/>
          <w:b/>
          <w:sz w:val="24"/>
          <w:szCs w:val="24"/>
        </w:rPr>
        <w:t xml:space="preserve">ТЯ, ВУ, ДИ, ЗЕ, КО,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540F0">
        <w:rPr>
          <w:rFonts w:ascii="Times New Roman" w:hAnsi="Times New Roman"/>
          <w:b/>
          <w:sz w:val="24"/>
          <w:szCs w:val="24"/>
        </w:rPr>
        <w:t>МЫ, СИ, БУ, ВЕ, ДА, ЛЯ, БЕ.</w: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 w:rsidRPr="006540F0">
        <w:rPr>
          <w:rFonts w:ascii="Times New Roman" w:hAnsi="Times New Roman"/>
          <w:sz w:val="24"/>
          <w:szCs w:val="24"/>
        </w:rPr>
        <w:t>3. Вставь в слова пропущенные гласные.</w: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 w:rsidRPr="006540F0">
        <w:rPr>
          <w:rFonts w:ascii="Times New Roman" w:hAnsi="Times New Roman"/>
          <w:b/>
          <w:sz w:val="24"/>
          <w:szCs w:val="24"/>
        </w:rPr>
        <w:t>М__Л__К__,  КВ__РТ__Р__,  Б__Р__Б__Н,  СЛ__В__.</w: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 w:rsidRPr="006540F0">
        <w:rPr>
          <w:rFonts w:ascii="Times New Roman" w:hAnsi="Times New Roman"/>
          <w:sz w:val="24"/>
          <w:szCs w:val="24"/>
        </w:rPr>
        <w:t>4. Подчеркни слова, в которых буква Я обозначает мягкость согласного.</w:t>
      </w:r>
    </w:p>
    <w:p w:rsidR="00DD4D53" w:rsidRDefault="00DD4D53" w:rsidP="0057484A">
      <w:pPr>
        <w:rPr>
          <w:rFonts w:ascii="Times New Roman" w:hAnsi="Times New Roman"/>
          <w:sz w:val="24"/>
          <w:szCs w:val="24"/>
        </w:rPr>
      </w:pPr>
      <w:r w:rsidRPr="006540F0">
        <w:rPr>
          <w:rFonts w:ascii="Times New Roman" w:hAnsi="Times New Roman"/>
          <w:sz w:val="24"/>
          <w:szCs w:val="24"/>
        </w:rPr>
        <w:t>Молния, ястреб, знамя, язык, тряпка.</w:t>
      </w:r>
    </w:p>
    <w:p w:rsidR="00DD4D53" w:rsidRDefault="00DD4D53" w:rsidP="005748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Отметь слова, в которых буква ё даёт два звука:</w: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Ёлочка, поёт, нёс, Лёня, ёжик.</w: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6540F0">
        <w:rPr>
          <w:rFonts w:ascii="Times New Roman" w:hAnsi="Times New Roman"/>
          <w:sz w:val="24"/>
          <w:szCs w:val="24"/>
        </w:rPr>
        <w:t>. Напиши, сколько слогов, букв и звуков в слове.</w:t>
      </w:r>
    </w:p>
    <w:p w:rsidR="00DD4D53" w:rsidRPr="006540F0" w:rsidRDefault="00DD4D53" w:rsidP="0057484A">
      <w:pPr>
        <w:rPr>
          <w:rFonts w:ascii="Times New Roman" w:hAnsi="Times New Roman"/>
          <w:b/>
          <w:sz w:val="24"/>
          <w:szCs w:val="24"/>
        </w:rPr>
      </w:pPr>
      <w:r w:rsidRPr="006540F0">
        <w:rPr>
          <w:rFonts w:ascii="Times New Roman" w:hAnsi="Times New Roman"/>
          <w:b/>
          <w:sz w:val="24"/>
          <w:szCs w:val="24"/>
        </w:rPr>
        <w:t>Слон - _____сл., _____ б., _____ зв.</w:t>
      </w:r>
    </w:p>
    <w:p w:rsidR="00DD4D53" w:rsidRPr="006540F0" w:rsidRDefault="00DD4D53" w:rsidP="0057484A">
      <w:pPr>
        <w:rPr>
          <w:rFonts w:ascii="Times New Roman" w:hAnsi="Times New Roman"/>
          <w:b/>
          <w:sz w:val="24"/>
          <w:szCs w:val="24"/>
        </w:rPr>
      </w:pPr>
      <w:r w:rsidRPr="006540F0">
        <w:rPr>
          <w:rFonts w:ascii="Times New Roman" w:hAnsi="Times New Roman"/>
          <w:b/>
          <w:sz w:val="24"/>
          <w:szCs w:val="24"/>
        </w:rPr>
        <w:t>Зима -  _____сл., _____ б., _____ зв.</w:t>
      </w:r>
    </w:p>
    <w:p w:rsidR="00DD4D53" w:rsidRPr="006540F0" w:rsidRDefault="00DD4D53" w:rsidP="0057484A">
      <w:pPr>
        <w:rPr>
          <w:rFonts w:ascii="Times New Roman" w:hAnsi="Times New Roman"/>
          <w:b/>
          <w:sz w:val="24"/>
          <w:szCs w:val="24"/>
        </w:rPr>
      </w:pPr>
      <w:r w:rsidRPr="006540F0">
        <w:rPr>
          <w:rFonts w:ascii="Times New Roman" w:hAnsi="Times New Roman"/>
          <w:b/>
          <w:sz w:val="24"/>
          <w:szCs w:val="24"/>
        </w:rPr>
        <w:t>Кролики - _____сл., _____ б., _____ зв.</w: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 w:rsidRPr="006540F0">
        <w:rPr>
          <w:rFonts w:ascii="Times New Roman" w:hAnsi="Times New Roman"/>
          <w:b/>
          <w:sz w:val="24"/>
          <w:szCs w:val="24"/>
        </w:rPr>
        <w:t>Ядро - _____сл., _____ б., _____зв.</w: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6540F0">
        <w:rPr>
          <w:rFonts w:ascii="Times New Roman" w:hAnsi="Times New Roman"/>
          <w:sz w:val="24"/>
          <w:szCs w:val="24"/>
        </w:rPr>
        <w:t>. Рассмотри рисунки. Напиши слова, обозначающие эти предметы.</w: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FD00459_" style="position:absolute;margin-left:173.6pt;margin-top:15.9pt;width:50.2pt;height:54.4pt;z-index:251601408;visibility:visible">
            <v:imagedata r:id="rId5" o:title=""/>
          </v:shape>
        </w:pict>
      </w:r>
      <w:r>
        <w:rPr>
          <w:noProof/>
          <w:lang w:eastAsia="ru-RU"/>
        </w:rPr>
        <w:pict>
          <v:shape id="Рисунок 4" o:spid="_x0000_s1027" type="#_x0000_t75" alt="J0234001" style="position:absolute;margin-left:309.9pt;margin-top:25.1pt;width:56.25pt;height:45.2pt;z-index:251602432;visibility:visible">
            <v:imagedata r:id="rId6" o:title=""/>
          </v:shape>
        </w:pic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Рисунок 2" o:spid="_x0000_s1028" type="#_x0000_t75" alt="FD00382_" style="position:absolute;margin-left:0;margin-top:-.35pt;width:54pt;height:50.45pt;z-index:251600384;visibility:visible">
            <v:imagedata r:id="rId7" o:title=""/>
          </v:shape>
        </w:pict>
      </w:r>
    </w:p>
    <w:p w:rsidR="00DD4D53" w:rsidRDefault="00DD4D53" w:rsidP="0057484A">
      <w:pPr>
        <w:rPr>
          <w:rFonts w:ascii="Times New Roman" w:hAnsi="Times New Roman"/>
          <w:sz w:val="24"/>
          <w:szCs w:val="24"/>
        </w:rPr>
      </w:pP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</w:p>
    <w:p w:rsidR="00DD4D53" w:rsidRDefault="00DD4D53" w:rsidP="0057484A">
      <w:pPr>
        <w:rPr>
          <w:rFonts w:ascii="Times New Roman" w:hAnsi="Times New Roman"/>
          <w:sz w:val="24"/>
          <w:szCs w:val="24"/>
        </w:rPr>
      </w:pPr>
      <w:r w:rsidRPr="006540F0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</w:t>
      </w:r>
      <w:r w:rsidRPr="006540F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6540F0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____</w:t>
      </w:r>
      <w:r w:rsidRPr="006540F0">
        <w:rPr>
          <w:rFonts w:ascii="Times New Roman" w:hAnsi="Times New Roman"/>
          <w:sz w:val="24"/>
          <w:szCs w:val="24"/>
        </w:rPr>
        <w:t>_</w:t>
      </w:r>
      <w:r w:rsidRPr="006540F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</w:t>
      </w:r>
      <w:r w:rsidRPr="006540F0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ab/>
      </w:r>
    </w:p>
    <w:p w:rsidR="00DD4D53" w:rsidRDefault="00DD4D53" w:rsidP="00AE455E">
      <w:pPr>
        <w:pStyle w:val="ListParagraph"/>
        <w:rPr>
          <w:rFonts w:ascii="Times New Roman" w:hAnsi="Times New Roman"/>
          <w:sz w:val="24"/>
          <w:szCs w:val="24"/>
        </w:rPr>
      </w:pPr>
    </w:p>
    <w:p w:rsidR="00DD4D53" w:rsidRPr="00AE455E" w:rsidRDefault="00DD4D53" w:rsidP="00AE455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AE455E">
        <w:rPr>
          <w:rFonts w:ascii="Times New Roman" w:hAnsi="Times New Roman"/>
          <w:sz w:val="24"/>
          <w:szCs w:val="24"/>
        </w:rPr>
        <w:t>Составь и запиши предложение из трёх слов .</w:t>
      </w:r>
    </w:p>
    <w:p w:rsidR="00DD4D53" w:rsidRPr="00AE455E" w:rsidRDefault="00DD4D53" w:rsidP="00AE455E">
      <w:pPr>
        <w:rPr>
          <w:rFonts w:ascii="Times New Roman" w:hAnsi="Times New Roman"/>
          <w:sz w:val="24"/>
          <w:szCs w:val="24"/>
        </w:rPr>
      </w:pPr>
      <w:r w:rsidRPr="00AE455E"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DD4D53" w:rsidRPr="006540F0" w:rsidRDefault="00DD4D53" w:rsidP="0057484A">
      <w:pPr>
        <w:rPr>
          <w:rFonts w:ascii="Times New Roman" w:hAnsi="Times New Roman"/>
          <w:sz w:val="24"/>
          <w:szCs w:val="24"/>
        </w:rPr>
      </w:pPr>
    </w:p>
    <w:p w:rsidR="00DD4D53" w:rsidRDefault="00DD4D53" w:rsidP="005748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провероч</w:t>
      </w:r>
      <w:r w:rsidRPr="00D50394">
        <w:rPr>
          <w:b/>
          <w:sz w:val="28"/>
          <w:szCs w:val="28"/>
        </w:rPr>
        <w:t xml:space="preserve">ная работа </w:t>
      </w:r>
    </w:p>
    <w:p w:rsidR="00DD4D53" w:rsidRDefault="00DD4D53" w:rsidP="0057484A">
      <w:pPr>
        <w:jc w:val="center"/>
        <w:rPr>
          <w:b/>
          <w:sz w:val="28"/>
          <w:szCs w:val="28"/>
        </w:rPr>
      </w:pPr>
      <w:r w:rsidRPr="00D50394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 русскому языку / обучение грамоте</w:t>
      </w:r>
      <w:r w:rsidRPr="00D50394">
        <w:rPr>
          <w:b/>
          <w:sz w:val="28"/>
          <w:szCs w:val="28"/>
        </w:rPr>
        <w:t xml:space="preserve"> </w:t>
      </w:r>
    </w:p>
    <w:p w:rsidR="00DD4D53" w:rsidRDefault="00DD4D53" w:rsidP="0057484A">
      <w:pPr>
        <w:jc w:val="center"/>
        <w:rPr>
          <w:sz w:val="28"/>
          <w:szCs w:val="28"/>
        </w:rPr>
      </w:pPr>
      <w:r>
        <w:rPr>
          <w:sz w:val="28"/>
          <w:szCs w:val="28"/>
        </w:rPr>
        <w:t>за 1 полугодие 20___\20___  учебного года</w:t>
      </w:r>
    </w:p>
    <w:p w:rsidR="00DD4D53" w:rsidRDefault="00DD4D53" w:rsidP="005748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DD4D53" w:rsidRDefault="00DD4D53" w:rsidP="0057484A">
      <w:pPr>
        <w:jc w:val="center"/>
        <w:rPr>
          <w:sz w:val="28"/>
          <w:szCs w:val="28"/>
        </w:rPr>
      </w:pPr>
    </w:p>
    <w:p w:rsidR="00DD4D53" w:rsidRDefault="00DD4D53" w:rsidP="0008145B">
      <w:pPr>
        <w:ind w:left="720" w:hanging="720"/>
      </w:pPr>
      <w:r>
        <w:rPr>
          <w:sz w:val="28"/>
          <w:szCs w:val="28"/>
        </w:rPr>
        <w:t>Цель: проверить уровень прочности усвоения и осознанности материала     учащимися по пройденным темам на конец 1 полугодия.</w:t>
      </w:r>
      <w:r>
        <w:t xml:space="preserve"> </w:t>
      </w:r>
    </w:p>
    <w:p w:rsidR="00DD4D53" w:rsidRPr="0008145B" w:rsidRDefault="00DD4D53" w:rsidP="0057484A">
      <w:pPr>
        <w:numPr>
          <w:ilvl w:val="0"/>
          <w:numId w:val="2"/>
        </w:numPr>
        <w:spacing w:after="0" w:line="240" w:lineRule="auto"/>
        <w:ind w:left="360"/>
        <w:rPr>
          <w:sz w:val="28"/>
          <w:szCs w:val="28"/>
        </w:rPr>
      </w:pPr>
      <w:r w:rsidRPr="0008145B">
        <w:rPr>
          <w:sz w:val="28"/>
          <w:szCs w:val="28"/>
        </w:rPr>
        <w:t>Определи на слух количество предложений в тексте. Запиши цифрой.</w:t>
      </w:r>
    </w:p>
    <w:p w:rsidR="00DD4D53" w:rsidRPr="006E2C4B" w:rsidRDefault="00DD4D53" w:rsidP="0057484A">
      <w:pPr>
        <w:ind w:left="720"/>
        <w:rPr>
          <w:sz w:val="28"/>
          <w:szCs w:val="28"/>
        </w:rPr>
      </w:pPr>
      <w:r w:rsidRPr="006E2C4B">
        <w:rPr>
          <w:i/>
          <w:sz w:val="28"/>
          <w:szCs w:val="28"/>
        </w:rPr>
        <w:t xml:space="preserve">У дома рос высокий клён. Подлетели вороны. Они сели на ветки клёна. Ветки закачались. </w:t>
      </w:r>
    </w:p>
    <w:p w:rsidR="00DD4D53" w:rsidRPr="006E2C4B" w:rsidRDefault="00DD4D53" w:rsidP="0057484A">
      <w:pPr>
        <w:ind w:left="720"/>
        <w:rPr>
          <w:i/>
          <w:sz w:val="28"/>
          <w:szCs w:val="28"/>
        </w:rPr>
      </w:pPr>
      <w:r w:rsidRPr="006E2C4B">
        <w:rPr>
          <w:sz w:val="28"/>
          <w:szCs w:val="28"/>
        </w:rPr>
        <w:t>Запиши первую букву, с которой начинается каждое предложение.</w:t>
      </w:r>
    </w:p>
    <w:p w:rsidR="00DD4D53" w:rsidRPr="0008145B" w:rsidRDefault="00DD4D53" w:rsidP="0057484A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08145B">
        <w:rPr>
          <w:sz w:val="28"/>
          <w:szCs w:val="28"/>
        </w:rPr>
        <w:t>Спиши слова:</w:t>
      </w:r>
    </w:p>
    <w:p w:rsidR="00DD4D53" w:rsidRDefault="00DD4D53" w:rsidP="0057484A">
      <w:pPr>
        <w:ind w:left="720"/>
        <w:rPr>
          <w:i/>
          <w:sz w:val="28"/>
          <w:szCs w:val="28"/>
        </w:rPr>
      </w:pPr>
      <w:r w:rsidRPr="006E2C4B">
        <w:rPr>
          <w:i/>
          <w:sz w:val="28"/>
          <w:szCs w:val="28"/>
        </w:rPr>
        <w:t>лес       Ира        волк        ворона</w:t>
      </w:r>
    </w:p>
    <w:p w:rsidR="00DD4D53" w:rsidRDefault="00DD4D53" w:rsidP="0057484A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Раздели слова на </w:t>
      </w:r>
      <w:r w:rsidRPr="006E2C4B">
        <w:rPr>
          <w:sz w:val="28"/>
          <w:szCs w:val="28"/>
        </w:rPr>
        <w:t xml:space="preserve"> слоги.</w:t>
      </w:r>
    </w:p>
    <w:p w:rsidR="00DD4D53" w:rsidRPr="0008145B" w:rsidRDefault="00DD4D53" w:rsidP="0008145B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Спиши слова, поставь в словах ударение: школа, карандаш, линейка.</w:t>
      </w:r>
    </w:p>
    <w:p w:rsidR="00DD4D53" w:rsidRPr="0008145B" w:rsidRDefault="00DD4D53" w:rsidP="0057484A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08145B">
        <w:rPr>
          <w:sz w:val="28"/>
          <w:szCs w:val="28"/>
        </w:rPr>
        <w:t>Составь из слогов слова, запиши их.</w:t>
      </w:r>
    </w:p>
    <w:p w:rsidR="00DD4D53" w:rsidRPr="006E2C4B" w:rsidRDefault="00DD4D53" w:rsidP="0057484A">
      <w:pPr>
        <w:ind w:left="720"/>
        <w:rPr>
          <w:i/>
          <w:sz w:val="28"/>
          <w:szCs w:val="28"/>
        </w:rPr>
      </w:pPr>
      <w:r w:rsidRPr="006E2C4B">
        <w:rPr>
          <w:i/>
          <w:sz w:val="28"/>
          <w:szCs w:val="28"/>
        </w:rPr>
        <w:t>в</w:t>
      </w:r>
      <w:r>
        <w:rPr>
          <w:i/>
          <w:sz w:val="28"/>
          <w:szCs w:val="28"/>
        </w:rPr>
        <w:t>ол</w:t>
      </w:r>
      <w:r w:rsidRPr="006E2C4B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      ла        ки         пы      </w:t>
      </w:r>
      <w:r w:rsidRPr="006E2C4B">
        <w:rPr>
          <w:i/>
          <w:sz w:val="28"/>
          <w:szCs w:val="28"/>
        </w:rPr>
        <w:t xml:space="preserve">     ба</w:t>
      </w:r>
      <w:r>
        <w:rPr>
          <w:i/>
          <w:sz w:val="28"/>
          <w:szCs w:val="28"/>
        </w:rPr>
        <w:t>н            ко          т</w:t>
      </w:r>
      <w:r w:rsidRPr="006E2C4B">
        <w:rPr>
          <w:i/>
          <w:sz w:val="28"/>
          <w:szCs w:val="28"/>
        </w:rPr>
        <w:t>ы</w:t>
      </w:r>
      <w:r>
        <w:rPr>
          <w:i/>
          <w:sz w:val="28"/>
          <w:szCs w:val="28"/>
        </w:rPr>
        <w:t xml:space="preserve">    ни</w:t>
      </w:r>
    </w:p>
    <w:p w:rsidR="00DD4D53" w:rsidRPr="0008145B" w:rsidRDefault="00DD4D53" w:rsidP="0008145B">
      <w:pPr>
        <w:pStyle w:val="ListParagraph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08145B">
        <w:rPr>
          <w:sz w:val="28"/>
          <w:szCs w:val="28"/>
        </w:rPr>
        <w:t xml:space="preserve"> Спиши с печатного текста (текст на доске):</w:t>
      </w:r>
    </w:p>
    <w:p w:rsidR="00DD4D53" w:rsidRPr="006E2C4B" w:rsidRDefault="00DD4D53" w:rsidP="0057484A">
      <w:pPr>
        <w:ind w:left="720"/>
        <w:rPr>
          <w:sz w:val="28"/>
          <w:szCs w:val="28"/>
        </w:rPr>
      </w:pPr>
      <w:r>
        <w:rPr>
          <w:sz w:val="28"/>
          <w:szCs w:val="28"/>
        </w:rPr>
        <w:t>Ира</w:t>
      </w:r>
      <w:r w:rsidRPr="006E2C4B">
        <w:rPr>
          <w:sz w:val="28"/>
          <w:szCs w:val="28"/>
        </w:rPr>
        <w:t xml:space="preserve"> кормит кур. Куры пили воду.</w:t>
      </w:r>
    </w:p>
    <w:p w:rsidR="00DD4D53" w:rsidRPr="0008145B" w:rsidRDefault="00DD4D53" w:rsidP="0057484A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08145B">
        <w:rPr>
          <w:sz w:val="28"/>
          <w:szCs w:val="28"/>
        </w:rPr>
        <w:t>Спиши с письменного текста (текст на доске):</w:t>
      </w:r>
    </w:p>
    <w:p w:rsidR="00DD4D53" w:rsidRPr="006E2C4B" w:rsidRDefault="00DD4D53" w:rsidP="0057484A">
      <w:pPr>
        <w:ind w:left="720"/>
        <w:rPr>
          <w:i/>
          <w:sz w:val="28"/>
          <w:szCs w:val="28"/>
        </w:rPr>
      </w:pPr>
      <w:r w:rsidRPr="006E2C4B">
        <w:rPr>
          <w:i/>
          <w:sz w:val="28"/>
          <w:szCs w:val="28"/>
        </w:rPr>
        <w:t>Мы были в парке. Там липы и сосны.</w:t>
      </w:r>
    </w:p>
    <w:p w:rsidR="00DD4D53" w:rsidRPr="006E2C4B" w:rsidRDefault="00DD4D53" w:rsidP="0057484A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6E2C4B">
        <w:rPr>
          <w:sz w:val="28"/>
          <w:szCs w:val="28"/>
        </w:rPr>
        <w:t>Запиши под диктовку:</w:t>
      </w:r>
    </w:p>
    <w:p w:rsidR="00DD4D53" w:rsidRPr="006E2C4B" w:rsidRDefault="00DD4D53" w:rsidP="0057484A">
      <w:pPr>
        <w:ind w:left="360"/>
        <w:rPr>
          <w:sz w:val="28"/>
          <w:szCs w:val="28"/>
        </w:rPr>
      </w:pPr>
    </w:p>
    <w:p w:rsidR="00DD4D53" w:rsidRDefault="00DD4D53" w:rsidP="0057484A">
      <w:pPr>
        <w:ind w:left="720"/>
        <w:rPr>
          <w:i/>
          <w:sz w:val="28"/>
          <w:szCs w:val="28"/>
        </w:rPr>
      </w:pPr>
      <w:r w:rsidRPr="006E2C4B">
        <w:rPr>
          <w:i/>
          <w:sz w:val="28"/>
          <w:szCs w:val="28"/>
        </w:rPr>
        <w:t>Лиса рыла норку.</w:t>
      </w:r>
    </w:p>
    <w:p w:rsidR="00DD4D53" w:rsidRDefault="00DD4D53" w:rsidP="0057484A">
      <w:pPr>
        <w:ind w:left="720"/>
        <w:rPr>
          <w:i/>
          <w:sz w:val="28"/>
          <w:szCs w:val="28"/>
        </w:rPr>
      </w:pPr>
    </w:p>
    <w:p w:rsidR="00DD4D53" w:rsidRDefault="00DD4D53" w:rsidP="0057484A">
      <w:pPr>
        <w:ind w:left="720"/>
        <w:rPr>
          <w:i/>
          <w:sz w:val="28"/>
          <w:szCs w:val="28"/>
        </w:rPr>
      </w:pPr>
    </w:p>
    <w:p w:rsidR="00DD4D53" w:rsidRDefault="00DD4D53" w:rsidP="0057484A">
      <w:pPr>
        <w:ind w:left="720"/>
        <w:rPr>
          <w:i/>
          <w:sz w:val="28"/>
          <w:szCs w:val="28"/>
        </w:rPr>
      </w:pPr>
    </w:p>
    <w:p w:rsidR="00DD4D53" w:rsidRPr="006E2C4B" w:rsidRDefault="00DD4D53" w:rsidP="0057484A">
      <w:pPr>
        <w:ind w:left="720"/>
        <w:rPr>
          <w:i/>
          <w:sz w:val="28"/>
          <w:szCs w:val="28"/>
        </w:rPr>
      </w:pP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 w:rsidRPr="0039047C">
        <w:rPr>
          <w:b/>
          <w:color w:val="4A442A"/>
          <w:sz w:val="28"/>
          <w:szCs w:val="28"/>
        </w:rPr>
        <w:t xml:space="preserve">              </w:t>
      </w:r>
      <w:r w:rsidRPr="0039047C">
        <w:rPr>
          <w:rFonts w:ascii="Times New Roman" w:hAnsi="Times New Roman"/>
          <w:color w:val="4A442A"/>
          <w:sz w:val="28"/>
          <w:szCs w:val="28"/>
        </w:rPr>
        <w:t>Проверочная работа по математике 1 класс   2 четверть.</w:t>
      </w: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b/>
          <w:color w:val="4A442A"/>
          <w:sz w:val="28"/>
          <w:szCs w:val="28"/>
        </w:rPr>
      </w:pPr>
      <w:r w:rsidRPr="0039047C">
        <w:rPr>
          <w:rFonts w:ascii="Times New Roman" w:hAnsi="Times New Roman"/>
          <w:b/>
          <w:color w:val="4A442A"/>
          <w:sz w:val="28"/>
          <w:szCs w:val="28"/>
        </w:rPr>
        <w:t xml:space="preserve">                          Ф.И. ___________________________________</w:t>
      </w: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i/>
          <w:color w:val="4A442A"/>
          <w:sz w:val="28"/>
          <w:szCs w:val="28"/>
        </w:rPr>
      </w:pP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left:0;text-align:left;margin-left:54.45pt;margin-top:21.55pt;width:28.5pt;height:18.75pt;z-index:251639296"/>
        </w:pict>
      </w:r>
      <w:r>
        <w:rPr>
          <w:noProof/>
          <w:lang w:eastAsia="ru-RU"/>
        </w:rPr>
        <w:pict>
          <v:shape id="_x0000_s1030" type="#_x0000_t5" style="position:absolute;left:0;text-align:left;margin-left:136.2pt;margin-top:21.55pt;width:28.5pt;height:18.75pt;z-index:251640320"/>
        </w:pict>
      </w:r>
      <w:r>
        <w:rPr>
          <w:noProof/>
          <w:lang w:eastAsia="ru-RU"/>
        </w:rPr>
        <w:pict>
          <v:shape id="_x0000_s1031" type="#_x0000_t5" style="position:absolute;left:0;text-align:left;margin-left:207.45pt;margin-top:21.55pt;width:28.5pt;height:18.75pt;z-index:251641344"/>
        </w:pict>
      </w:r>
      <w:r>
        <w:rPr>
          <w:noProof/>
          <w:lang w:eastAsia="ru-RU"/>
        </w:rPr>
        <w:pict>
          <v:shape id="_x0000_s1032" type="#_x0000_t5" style="position:absolute;left:0;text-align:left;margin-left:-8.55pt;margin-top:21.55pt;width:28.5pt;height:18.75pt;z-index:251638272"/>
        </w:pict>
      </w:r>
      <w:r w:rsidRPr="0039047C">
        <w:rPr>
          <w:rFonts w:ascii="Times New Roman" w:hAnsi="Times New Roman"/>
          <w:i/>
          <w:color w:val="4A442A"/>
          <w:sz w:val="28"/>
          <w:szCs w:val="28"/>
        </w:rPr>
        <w:t>1. Раскрась третий  треугольник по счёту.</w:t>
      </w: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b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 xml:space="preserve">2.Нарисуй столько кружочков, сколько  букв  в  слове </w:t>
      </w:r>
      <w:r w:rsidRPr="0039047C">
        <w:rPr>
          <w:rFonts w:ascii="Times New Roman" w:hAnsi="Times New Roman"/>
          <w:b/>
          <w:i/>
          <w:color w:val="4A442A"/>
          <w:sz w:val="28"/>
          <w:szCs w:val="28"/>
        </w:rPr>
        <w:t>«кошка».</w:t>
      </w: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b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033" style="position:absolute;left:0;text-align:left;margin-left:-17.55pt;margin-top:2.15pt;width:263.25pt;height:35.25pt;z-index:251603456"/>
        </w:pict>
      </w: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>3.Реши примеры:</w:t>
      </w: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  <w:r w:rsidRPr="0039047C">
        <w:rPr>
          <w:rFonts w:ascii="Times New Roman" w:hAnsi="Times New Roman"/>
          <w:color w:val="4A442A"/>
          <w:sz w:val="28"/>
          <w:szCs w:val="28"/>
        </w:rPr>
        <w:t xml:space="preserve">   2+3=               8-2=                 10-2=                  3+1=                   0+2=         9+1=</w:t>
      </w: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  <w:r w:rsidRPr="0039047C">
        <w:rPr>
          <w:rFonts w:ascii="Times New Roman" w:hAnsi="Times New Roman"/>
          <w:color w:val="4A442A"/>
          <w:sz w:val="28"/>
          <w:szCs w:val="28"/>
        </w:rPr>
        <w:t xml:space="preserve">   6+2=               9-3=                   7-2=                  5+2=                   6-6=           7-1=</w:t>
      </w: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>4.Запиши на сколько больше кругов, чем треугольников.</w:t>
      </w:r>
    </w:p>
    <w:p w:rsidR="00DD4D53" w:rsidRPr="0039047C" w:rsidRDefault="00DD4D53" w:rsidP="00771027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034" style="position:absolute;left:0;text-align:left;margin-left:252.45pt;margin-top:9.95pt;width:17.25pt;height:23.25pt;z-index:251614720"/>
        </w:pict>
      </w:r>
      <w:r>
        <w:rPr>
          <w:noProof/>
          <w:lang w:eastAsia="ru-RU"/>
        </w:rPr>
        <w:pict>
          <v:oval id="_x0000_s1035" style="position:absolute;left:0;text-align:left;margin-left:117.45pt;margin-top:7.65pt;width:18.75pt;height:21.75pt;z-index:251609600"/>
        </w:pict>
      </w:r>
      <w:r>
        <w:rPr>
          <w:noProof/>
          <w:lang w:eastAsia="ru-RU"/>
        </w:rPr>
        <w:pict>
          <v:oval id="_x0000_s1036" style="position:absolute;left:0;text-align:left;margin-left:86.7pt;margin-top:7.65pt;width:18.75pt;height:21.75pt;z-index:251608576"/>
        </w:pict>
      </w:r>
      <w:r>
        <w:rPr>
          <w:noProof/>
          <w:lang w:eastAsia="ru-RU"/>
        </w:rPr>
        <w:pict>
          <v:oval id="_x0000_s1037" style="position:absolute;left:0;text-align:left;margin-left:55.2pt;margin-top:7.65pt;width:18.75pt;height:21.75pt;z-index:251607552"/>
        </w:pict>
      </w:r>
      <w:r>
        <w:rPr>
          <w:noProof/>
          <w:lang w:eastAsia="ru-RU"/>
        </w:rPr>
        <w:pict>
          <v:oval id="_x0000_s1038" style="position:absolute;left:0;text-align:left;margin-left:19.95pt;margin-top:7.65pt;width:18.75pt;height:21.75pt;z-index:251606528"/>
        </w:pict>
      </w:r>
      <w:r>
        <w:rPr>
          <w:noProof/>
          <w:lang w:eastAsia="ru-RU"/>
        </w:rPr>
        <w:pict>
          <v:oval id="_x0000_s1039" style="position:absolute;left:0;text-align:left;margin-left:-14.55pt;margin-top:7.65pt;width:18.75pt;height:21.75pt;z-index:251605504"/>
        </w:pict>
      </w:r>
      <w:r>
        <w:rPr>
          <w:noProof/>
          <w:lang w:eastAsia="ru-RU"/>
        </w:rPr>
        <w:pict>
          <v:oval id="_x0000_s1040" style="position:absolute;left:0;text-align:left;margin-left:-45.3pt;margin-top:7.65pt;width:18.75pt;height:21.75pt;z-index:251604480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shape id="_x0000_s1041" type="#_x0000_t5" style="position:absolute;left:0;text-align:left;margin-left:54.45pt;margin-top:14.7pt;width:19.5pt;height:24.75pt;z-index:251613696"/>
        </w:pict>
      </w:r>
      <w:r>
        <w:rPr>
          <w:noProof/>
          <w:lang w:eastAsia="ru-RU"/>
        </w:rPr>
        <w:pict>
          <v:shape id="_x0000_s1042" type="#_x0000_t5" style="position:absolute;left:0;text-align:left;margin-left:19.2pt;margin-top:14.7pt;width:19.5pt;height:24.75pt;z-index:251612672"/>
        </w:pict>
      </w:r>
      <w:r>
        <w:rPr>
          <w:noProof/>
          <w:lang w:eastAsia="ru-RU"/>
        </w:rPr>
        <w:pict>
          <v:shape id="_x0000_s1043" type="#_x0000_t5" style="position:absolute;left:0;text-align:left;margin-left:-15.3pt;margin-top:14.7pt;width:19.5pt;height:24.75pt;z-index:251611648"/>
        </w:pict>
      </w:r>
      <w:r>
        <w:rPr>
          <w:noProof/>
          <w:lang w:eastAsia="ru-RU"/>
        </w:rPr>
        <w:pict>
          <v:shape id="_x0000_s1044" type="#_x0000_t5" style="position:absolute;left:0;text-align:left;margin-left:-46.05pt;margin-top:14.7pt;width:19.5pt;height:24.75pt;z-index:251610624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                                                                     На  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>5.Сравни числа, поставь знак «&lt;»,  «&gt;»,  «=».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045" style="position:absolute;left:0;text-align:left;margin-left:251.6pt;margin-top:.9pt;width:10.5pt;height:15.75pt;z-index:251618816"/>
        </w:pict>
      </w:r>
      <w:r>
        <w:rPr>
          <w:noProof/>
          <w:lang w:eastAsia="ru-RU"/>
        </w:rPr>
        <w:pict>
          <v:rect id="_x0000_s1046" style="position:absolute;left:0;text-align:left;margin-left:160.2pt;margin-top:.9pt;width:10.5pt;height:15.75pt;z-index:251617792"/>
        </w:pict>
      </w:r>
      <w:r>
        <w:rPr>
          <w:noProof/>
          <w:lang w:eastAsia="ru-RU"/>
        </w:rPr>
        <w:pict>
          <v:rect id="_x0000_s1047" style="position:absolute;left:0;text-align:left;margin-left:61.2pt;margin-top:.9pt;width:10.5pt;height:15.75pt;z-index:251616768"/>
        </w:pict>
      </w:r>
      <w:r>
        <w:rPr>
          <w:noProof/>
          <w:lang w:eastAsia="ru-RU"/>
        </w:rPr>
        <w:pict>
          <v:rect id="_x0000_s1048" style="position:absolute;left:0;text-align:left;margin-left:-33.3pt;margin-top:.9pt;width:10.5pt;height:15.75pt;z-index:251615744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6     9                  8     7                  0       1                3     3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>6.Что это? Отметь правильный ответ: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oval id="_x0000_s1049" style="position:absolute;left:0;text-align:left;margin-left:31.55pt;margin-top:20.5pt;width:7.15pt;height:7.15pt;z-index:251624960" fillcolor="#7f7f7f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38.85pt;margin-top:20.5pt;width:207pt;height:3.75pt;flip:y;z-index:251623936" o:connectortype="straight" strokeweight="1.5pt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              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051" style="position:absolute;left:0;text-align:left;margin-left:61.2pt;margin-top:4.1pt;width:16.5pt;height:16.5pt;z-index:251620864"/>
        </w:pict>
      </w:r>
      <w:r>
        <w:rPr>
          <w:noProof/>
          <w:lang w:eastAsia="ru-RU"/>
        </w:rPr>
        <w:pict>
          <v:rect id="_x0000_s1052" style="position:absolute;left:0;text-align:left;margin-left:148.95pt;margin-top:4.1pt;width:16.5pt;height:16.5pt;z-index:251621888"/>
        </w:pict>
      </w:r>
      <w:r>
        <w:rPr>
          <w:noProof/>
          <w:lang w:eastAsia="ru-RU"/>
        </w:rPr>
        <w:pict>
          <v:rect id="_x0000_s1053" style="position:absolute;left:0;text-align:left;margin-left:265.95pt;margin-top:4.1pt;width:16.5pt;height:16.5pt;z-index:251622912"/>
        </w:pict>
      </w:r>
      <w:r>
        <w:rPr>
          <w:noProof/>
          <w:lang w:eastAsia="ru-RU"/>
        </w:rPr>
        <w:pict>
          <v:rect id="_x0000_s1054" style="position:absolute;left:0;text-align:left;margin-left:-49.8pt;margin-top:4.1pt;width:16.5pt;height:16.5pt;z-index:251619840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прямая                   луч                    отрезок                   ломаная   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shape id="_x0000_s1055" style="position:absolute;left:0;text-align:left;margin-left:262.1pt;margin-top:8.75pt;width:20.35pt;height:13.95pt;z-index:251655680" coordsize="407,279" path="m,255hdc170,227,36,279,105,90v5,-15,29,-13,45,-15c230,67,310,65,390,60,407,10,405,31,405,e" filled="f">
            <v:path arrowok="t"/>
          </v:shape>
        </w:pict>
      </w:r>
      <w:r>
        <w:rPr>
          <w:noProof/>
          <w:lang w:eastAsia="ru-RU"/>
        </w:rPr>
        <w:pict>
          <v:shape id="_x0000_s1056" style="position:absolute;left:0;text-align:left;margin-left:424.2pt;margin-top:20.65pt;width:21pt;height:6pt;z-index:251657728" coordsize="420,120" path="m,120hdc25,115,52,116,75,105,205,40,47,84,150,15,167,4,190,5,210,v56,19,79,56,135,75c403,56,379,71,420,30e" filled="f">
            <v:path arrowok="t"/>
          </v:shape>
        </w:pict>
      </w:r>
      <w:r>
        <w:rPr>
          <w:noProof/>
          <w:lang w:eastAsia="ru-RU"/>
        </w:rPr>
        <w:pict>
          <v:shape id="_x0000_s1057" style="position:absolute;left:0;text-align:left;margin-left:128.25pt;margin-top:6.4pt;width:20.2pt;height:21pt;z-index:251651584" coordsize="404,420" path="m114,420hdc94,360,69,330,24,285,,212,6,207,69,165v82,16,100,35,180,15c329,60,224,205,324,105,337,92,341,73,354,60,367,47,391,46,399,30,404,20,389,10,384,e" filled="f">
            <v:path arrowok="t"/>
          </v:shape>
        </w:pict>
      </w:r>
      <w:r>
        <w:rPr>
          <w:noProof/>
          <w:lang w:eastAsia="ru-RU"/>
        </w:rPr>
        <w:pict>
          <v:shape id="_x0000_s1058" style="position:absolute;left:0;text-align:left;margin-left:88.95pt;margin-top:7.15pt;width:15.35pt;height:19.95pt;z-index:251650560" coordsize="307,399" path="m,375hdc73,399,82,385,105,315,100,300,90,286,90,270,90,220,80,163,105,120,111,109,232,81,255,75,307,23,300,51,300,e" filled="f">
            <v:path arrowok="t"/>
          </v:shape>
        </w:pict>
      </w:r>
      <w:r>
        <w:rPr>
          <w:noProof/>
          <w:lang w:eastAsia="ru-RU"/>
        </w:rPr>
        <w:pict>
          <v:oval id="_x0000_s1059" style="position:absolute;left:0;text-align:left;margin-left:19.95pt;margin-top:19.15pt;width:28.5pt;height:21.75pt;z-index:251642368"/>
        </w:pict>
      </w:r>
      <w:r>
        <w:rPr>
          <w:noProof/>
          <w:lang w:eastAsia="ru-RU"/>
        </w:rPr>
        <w:pict>
          <v:oval id="_x0000_s1060" style="position:absolute;left:0;text-align:left;margin-left:60.45pt;margin-top:19.15pt;width:28.5pt;height:21.75pt;z-index:251643392"/>
        </w:pict>
      </w:r>
      <w:r>
        <w:rPr>
          <w:noProof/>
          <w:lang w:eastAsia="ru-RU"/>
        </w:rPr>
        <w:pict>
          <v:oval id="_x0000_s1061" style="position:absolute;left:0;text-align:left;margin-left:105.45pt;margin-top:19.15pt;width:28.5pt;height:21.75pt;z-index:251644416"/>
        </w:pict>
      </w:r>
      <w:r>
        <w:rPr>
          <w:noProof/>
          <w:lang w:eastAsia="ru-RU"/>
        </w:rPr>
        <w:pict>
          <v:oval id="_x0000_s1062" style="position:absolute;left:0;text-align:left;margin-left:148.95pt;margin-top:16.9pt;width:28.5pt;height:21.75pt;z-index:251645440"/>
        </w:pict>
      </w:r>
      <w:r>
        <w:rPr>
          <w:noProof/>
          <w:lang w:eastAsia="ru-RU"/>
        </w:rPr>
        <w:pict>
          <v:oval id="_x0000_s1063" style="position:absolute;left:0;text-align:left;margin-left:196.2pt;margin-top:19.15pt;width:28.5pt;height:21.75pt;z-index:251646464"/>
        </w:pict>
      </w:r>
      <w:r>
        <w:rPr>
          <w:noProof/>
          <w:lang w:eastAsia="ru-RU"/>
        </w:rPr>
        <w:pict>
          <v:oval id="_x0000_s1064" style="position:absolute;left:0;text-align:left;margin-left:237.45pt;margin-top:19.15pt;width:28.5pt;height:21.75pt;z-index:251647488"/>
        </w:pict>
      </w:r>
      <w:r>
        <w:rPr>
          <w:noProof/>
          <w:lang w:eastAsia="ru-RU"/>
        </w:rPr>
        <w:pict>
          <v:oval id="_x0000_s1065" style="position:absolute;left:0;text-align:left;margin-left:350.35pt;margin-top:16.9pt;width:28.5pt;height:21.75pt;z-index:251648512"/>
        </w:pict>
      </w:r>
      <w:r>
        <w:rPr>
          <w:noProof/>
          <w:lang w:eastAsia="ru-RU"/>
        </w:rPr>
        <w:pict>
          <v:oval id="_x0000_s1066" style="position:absolute;left:0;text-align:left;margin-left:395.7pt;margin-top:16.9pt;width:28.5pt;height:21.75pt;z-index:251649536"/>
        </w:pic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  <w:r>
        <w:rPr>
          <w:noProof/>
          <w:lang w:eastAsia="ru-RU"/>
        </w:rPr>
        <w:pict>
          <v:shape id="_x0000_s1067" style="position:absolute;left:0;text-align:left;margin-left:379.2pt;margin-top:4.85pt;width:10.5pt;height:10.6pt;z-index:251656704" coordsize="210,212" path="m,17hdc45,22,103,,135,32v49,49,-30,180,75,180e" filled="f">
            <v:path arrowok="t"/>
          </v:shape>
        </w:pict>
      </w:r>
      <w:r>
        <w:rPr>
          <w:noProof/>
          <w:lang w:eastAsia="ru-RU"/>
        </w:rPr>
        <w:pict>
          <v:shape id="_x0000_s1068" style="position:absolute;left:0;text-align:left;margin-left:48.45pt;margin-top:7.9pt;width:17.25pt;height:15.8pt;z-index:251654656" coordsize="345,316" path="m,1hdc20,6,47,,60,16v1,1,56,158,60,180c125,226,121,259,135,286v8,16,30,20,45,30c235,311,345,301,345,301e" filled="f">
            <v:path arrowok="t"/>
          </v:shape>
        </w:pict>
      </w:r>
      <w:r>
        <w:rPr>
          <w:noProof/>
          <w:lang w:eastAsia="ru-RU"/>
        </w:rPr>
        <w:pict>
          <v:shape id="_x0000_s1069" style="position:absolute;left:0;text-align:left;margin-left:223.95pt;margin-top:1.95pt;width:12pt;height:17.85pt;z-index:251653632" coordsize="240,357" path="m,90hdc105,20,70,,120,75v5,75,7,150,15,225c137,316,135,339,150,345v28,12,60,,90,e" filled="f">
            <v:path arrowok="t"/>
          </v:shape>
        </w:pict>
      </w:r>
      <w:r>
        <w:rPr>
          <w:noProof/>
          <w:lang w:eastAsia="ru-RU"/>
        </w:rPr>
        <w:pict>
          <v:shape id="_x0000_s1070" style="position:absolute;left:0;text-align:left;margin-left:177.45pt;margin-top:4.2pt;width:9.75pt;height:17.25pt;z-index:251652608" coordsize="195,345" path="m,hdc8,1,124,8,135,45v29,96,-16,224,60,300e" filled="f">
            <v:path arrowok="t"/>
          </v:shape>
        </w:pict>
      </w:r>
      <w:r w:rsidRPr="0039047C">
        <w:rPr>
          <w:rFonts w:ascii="Times New Roman" w:hAnsi="Times New Roman"/>
          <w:i/>
          <w:color w:val="4A442A"/>
          <w:sz w:val="28"/>
          <w:szCs w:val="28"/>
        </w:rPr>
        <w:t>7.    У Лены                                                                          .  Лопнули                            .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 xml:space="preserve">Сколько шаров осталось? Выбери правильный вариант решения задачи, запиши.   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071" style="position:absolute;left:0;text-align:left;margin-left:187.2pt;margin-top:2.8pt;width:16.5pt;height:16.5pt;z-index:251629056"/>
        </w:pict>
      </w:r>
      <w:r>
        <w:rPr>
          <w:noProof/>
          <w:lang w:eastAsia="ru-RU"/>
        </w:rPr>
        <w:pict>
          <v:rect id="_x0000_s1072" style="position:absolute;left:0;text-align:left;margin-left:235.95pt;margin-top:2.8pt;width:16.5pt;height:16.5pt;z-index:251628032"/>
        </w:pict>
      </w:r>
      <w:r>
        <w:rPr>
          <w:noProof/>
          <w:lang w:eastAsia="ru-RU"/>
        </w:rPr>
        <w:pict>
          <v:rect id="_x0000_s1073" style="position:absolute;left:0;text-align:left;margin-left:154.2pt;margin-top:2.8pt;width:16.5pt;height:16.5pt;z-index:251630080"/>
        </w:pict>
      </w:r>
      <w:r>
        <w:rPr>
          <w:noProof/>
          <w:lang w:eastAsia="ru-RU"/>
        </w:rPr>
        <w:pict>
          <v:rect id="_x0000_s1074" style="position:absolute;left:0;text-align:left;margin-left:25.2pt;margin-top:2.8pt;width:16.5pt;height:16.5pt;z-index:251631104"/>
        </w:pict>
      </w:r>
      <w:r>
        <w:rPr>
          <w:noProof/>
          <w:lang w:eastAsia="ru-RU"/>
        </w:rPr>
        <w:pict>
          <v:rect id="_x0000_s1075" style="position:absolute;left:0;text-align:left;margin-left:-8.55pt;margin-top:2.8pt;width:16.5pt;height:16.5pt;z-index:251632128"/>
        </w:pict>
      </w:r>
      <w:r>
        <w:rPr>
          <w:noProof/>
          <w:lang w:eastAsia="ru-RU"/>
        </w:rPr>
        <w:pict>
          <v:rect id="_x0000_s1076" style="position:absolute;left:0;text-align:left;margin-left:-43.05pt;margin-top:2.8pt;width:16.5pt;height:16.5pt;z-index:251633152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 +        =                                           --         =           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077" style="position:absolute;left:0;text-align:left;margin-left:82.95pt;margin-top:.75pt;width:16.5pt;height:16.5pt;z-index:251627008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                  Ответ:         шаров.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078" style="position:absolute;left:0;text-align:left;margin-left:379.2pt;margin-top:17.3pt;width:16.5pt;height:16.5pt;z-index:251625984"/>
        </w:pic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shape id="_x0000_s1079" type="#_x0000_t32" style="position:absolute;left:0;text-align:left;margin-left:225.85pt;margin-top:15.3pt;width:117.35pt;height:0;z-index:251636224" o:connectortype="straight"/>
        </w:pict>
      </w:r>
      <w:r>
        <w:rPr>
          <w:noProof/>
          <w:lang w:eastAsia="ru-RU"/>
        </w:rPr>
        <w:pict>
          <v:oval id="_x0000_s1080" style="position:absolute;left:0;text-align:left;margin-left:343.2pt;margin-top:8.15pt;width:7.15pt;height:7.15pt;z-index:251635200" fillcolor="#7f7f7f"/>
        </w:pict>
      </w:r>
      <w:r>
        <w:rPr>
          <w:noProof/>
          <w:lang w:eastAsia="ru-RU"/>
        </w:rPr>
        <w:pict>
          <v:oval id="_x0000_s1081" style="position:absolute;left:0;text-align:left;margin-left:218.7pt;margin-top:8.15pt;width:7.15pt;height:7.15pt;z-index:251634176" fillcolor="#7f7f7f"/>
        </w:pict>
      </w:r>
      <w:r w:rsidRPr="0039047C">
        <w:rPr>
          <w:rFonts w:ascii="Times New Roman" w:hAnsi="Times New Roman"/>
          <w:i/>
          <w:color w:val="4A442A"/>
          <w:sz w:val="28"/>
          <w:szCs w:val="28"/>
        </w:rPr>
        <w:t>8.Измерь и запиши длину отрезка.</w: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                                                                 См</w:t>
      </w: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771027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>*9. В клетке сидят кролики. Сверху видно 4 кроличьих ушей, а снизу 8 кроличьих лап. Сколько  кроликов  сидят  в клетке?</w:t>
      </w:r>
    </w:p>
    <w:p w:rsidR="00DD4D53" w:rsidRPr="0039047C" w:rsidRDefault="00DD4D53" w:rsidP="00771027">
      <w:pPr>
        <w:spacing w:after="0"/>
        <w:ind w:left="-1134" w:right="-426"/>
        <w:rPr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082" style="position:absolute;left:0;text-align:left;margin-left:-43.05pt;margin-top:14.9pt;width:16.5pt;height:16.5pt;z-index:251637248"/>
        </w:pict>
      </w:r>
    </w:p>
    <w:p w:rsidR="00DD4D53" w:rsidRPr="0039047C" w:rsidRDefault="00DD4D53" w:rsidP="00771027">
      <w:pPr>
        <w:spacing w:after="0"/>
        <w:ind w:left="-1134" w:right="-426"/>
        <w:rPr>
          <w:b/>
          <w:i/>
          <w:color w:val="4A442A"/>
          <w:sz w:val="28"/>
          <w:szCs w:val="28"/>
        </w:rPr>
      </w:pPr>
      <w:r w:rsidRPr="0039047C">
        <w:rPr>
          <w:i/>
          <w:color w:val="4A442A"/>
          <w:sz w:val="28"/>
          <w:szCs w:val="28"/>
        </w:rPr>
        <w:t xml:space="preserve">               кроликов                      </w:t>
      </w:r>
    </w:p>
    <w:p w:rsidR="00DD4D53" w:rsidRPr="0039047C" w:rsidRDefault="00DD4D53">
      <w:pPr>
        <w:rPr>
          <w:color w:val="4A442A"/>
        </w:rPr>
      </w:pPr>
    </w:p>
    <w:p w:rsidR="00DD4D53" w:rsidRPr="0039047C" w:rsidRDefault="00DD4D53">
      <w:pPr>
        <w:rPr>
          <w:color w:val="4A442A"/>
        </w:rPr>
      </w:pPr>
    </w:p>
    <w:p w:rsidR="00DD4D53" w:rsidRPr="0039047C" w:rsidRDefault="00DD4D53" w:rsidP="00853E3D">
      <w:pPr>
        <w:spacing w:line="240" w:lineRule="auto"/>
        <w:rPr>
          <w:rFonts w:ascii="Times New Roman" w:hAnsi="Times New Roman"/>
          <w:b/>
          <w:i/>
          <w:color w:val="4A442A"/>
          <w:sz w:val="28"/>
          <w:szCs w:val="28"/>
        </w:rPr>
      </w:pP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 w:rsidRPr="0039047C">
        <w:rPr>
          <w:b/>
          <w:color w:val="4A442A"/>
          <w:sz w:val="28"/>
          <w:szCs w:val="28"/>
        </w:rPr>
        <w:t xml:space="preserve">              </w:t>
      </w:r>
      <w:r w:rsidRPr="0039047C">
        <w:rPr>
          <w:rFonts w:ascii="Times New Roman" w:hAnsi="Times New Roman"/>
          <w:color w:val="4A442A"/>
          <w:sz w:val="28"/>
          <w:szCs w:val="28"/>
        </w:rPr>
        <w:t>Проверочная работа по математике 1 класс   2 четверть.</w:t>
      </w: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b/>
          <w:color w:val="4A442A"/>
          <w:sz w:val="28"/>
          <w:szCs w:val="28"/>
        </w:rPr>
      </w:pPr>
      <w:r w:rsidRPr="0039047C">
        <w:rPr>
          <w:rFonts w:ascii="Times New Roman" w:hAnsi="Times New Roman"/>
          <w:b/>
          <w:color w:val="4A442A"/>
          <w:sz w:val="28"/>
          <w:szCs w:val="28"/>
        </w:rPr>
        <w:t xml:space="preserve">                          Ф.И. ___________________________________</w:t>
      </w: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i/>
          <w:color w:val="4A442A"/>
          <w:sz w:val="28"/>
          <w:szCs w:val="28"/>
        </w:rPr>
      </w:pPr>
      <w:r>
        <w:rPr>
          <w:noProof/>
          <w:lang w:eastAsia="ru-RU"/>
        </w:rPr>
        <w:pict>
          <v:shape id="_x0000_s1083" type="#_x0000_t5" style="position:absolute;left:0;text-align:left;margin-left:54.45pt;margin-top:21.55pt;width:28.5pt;height:18.75pt;z-index:251694592"/>
        </w:pict>
      </w:r>
      <w:r>
        <w:rPr>
          <w:noProof/>
          <w:lang w:eastAsia="ru-RU"/>
        </w:rPr>
        <w:pict>
          <v:shape id="_x0000_s1084" type="#_x0000_t5" style="position:absolute;left:0;text-align:left;margin-left:136.2pt;margin-top:21.55pt;width:28.5pt;height:18.75pt;z-index:251695616"/>
        </w:pict>
      </w:r>
      <w:r>
        <w:rPr>
          <w:noProof/>
          <w:lang w:eastAsia="ru-RU"/>
        </w:rPr>
        <w:pict>
          <v:shape id="_x0000_s1085" type="#_x0000_t5" style="position:absolute;left:0;text-align:left;margin-left:207.45pt;margin-top:21.55pt;width:28.5pt;height:18.75pt;z-index:251696640"/>
        </w:pict>
      </w:r>
      <w:r>
        <w:rPr>
          <w:noProof/>
          <w:lang w:eastAsia="ru-RU"/>
        </w:rPr>
        <w:pict>
          <v:shape id="_x0000_s1086" type="#_x0000_t5" style="position:absolute;left:0;text-align:left;margin-left:-8.55pt;margin-top:21.55pt;width:28.5pt;height:18.75pt;z-index:251693568"/>
        </w:pict>
      </w:r>
      <w:r w:rsidRPr="0039047C">
        <w:rPr>
          <w:rFonts w:ascii="Times New Roman" w:hAnsi="Times New Roman"/>
          <w:i/>
          <w:color w:val="4A442A"/>
          <w:sz w:val="28"/>
          <w:szCs w:val="28"/>
        </w:rPr>
        <w:t>1. Раскрась пятый  треугольник по счёту.</w:t>
      </w: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shape id="_x0000_s1087" type="#_x0000_t5" style="position:absolute;left:0;text-align:left;margin-left:329.6pt;margin-top:3.05pt;width:28.5pt;height:18.75pt;z-index:251715072"/>
        </w:pict>
      </w:r>
      <w:r>
        <w:rPr>
          <w:noProof/>
          <w:lang w:eastAsia="ru-RU"/>
        </w:rPr>
        <w:pict>
          <v:shape id="_x0000_s1088" type="#_x0000_t5" style="position:absolute;left:0;text-align:left;margin-left:269.7pt;margin-top:3.05pt;width:28.5pt;height:18.75pt;z-index:251714048"/>
        </w:pict>
      </w: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b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 xml:space="preserve">2.Нарисуй столько квадратов, сколько  букв  в  слове </w:t>
      </w:r>
      <w:r w:rsidRPr="0039047C">
        <w:rPr>
          <w:rFonts w:ascii="Times New Roman" w:hAnsi="Times New Roman"/>
          <w:b/>
          <w:i/>
          <w:color w:val="4A442A"/>
          <w:sz w:val="28"/>
          <w:szCs w:val="28"/>
        </w:rPr>
        <w:t>«мышка».</w:t>
      </w: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b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089" style="position:absolute;left:0;text-align:left;margin-left:-17.55pt;margin-top:2.15pt;width:263.25pt;height:35.25pt;z-index:251659776"/>
        </w:pict>
      </w: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>3.Реши примеры:</w:t>
      </w: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  <w:r w:rsidRPr="0039047C">
        <w:rPr>
          <w:rFonts w:ascii="Times New Roman" w:hAnsi="Times New Roman"/>
          <w:color w:val="4A442A"/>
          <w:sz w:val="28"/>
          <w:szCs w:val="28"/>
        </w:rPr>
        <w:t xml:space="preserve">   2+3=               8-2=                 10-2=                  3+1=                   0+2=         9+1=</w:t>
      </w: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  <w:r w:rsidRPr="0039047C">
        <w:rPr>
          <w:rFonts w:ascii="Times New Roman" w:hAnsi="Times New Roman"/>
          <w:color w:val="4A442A"/>
          <w:sz w:val="28"/>
          <w:szCs w:val="28"/>
        </w:rPr>
        <w:t xml:space="preserve">   6+2=               9-3=                   7-2=                  5+2=                   6-6=           7-1=</w:t>
      </w: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>4.Запиши на сколько меньше треугольников, чем кругов.</w:t>
      </w:r>
    </w:p>
    <w:p w:rsidR="00DD4D53" w:rsidRPr="0039047C" w:rsidRDefault="00DD4D53" w:rsidP="000D1FF8">
      <w:pPr>
        <w:spacing w:after="0"/>
        <w:ind w:left="-1134" w:right="-284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090" style="position:absolute;left:0;text-align:left;margin-left:252.45pt;margin-top:9.95pt;width:17.25pt;height:23.25pt;z-index:251671040"/>
        </w:pict>
      </w:r>
      <w:r>
        <w:rPr>
          <w:noProof/>
          <w:lang w:eastAsia="ru-RU"/>
        </w:rPr>
        <w:pict>
          <v:oval id="_x0000_s1091" style="position:absolute;left:0;text-align:left;margin-left:117.45pt;margin-top:7.65pt;width:18.75pt;height:21.75pt;z-index:251665920"/>
        </w:pict>
      </w:r>
      <w:r>
        <w:rPr>
          <w:noProof/>
          <w:lang w:eastAsia="ru-RU"/>
        </w:rPr>
        <w:pict>
          <v:oval id="_x0000_s1092" style="position:absolute;left:0;text-align:left;margin-left:86.7pt;margin-top:7.65pt;width:18.75pt;height:21.75pt;z-index:251664896"/>
        </w:pict>
      </w:r>
      <w:r>
        <w:rPr>
          <w:noProof/>
          <w:lang w:eastAsia="ru-RU"/>
        </w:rPr>
        <w:pict>
          <v:oval id="_x0000_s1093" style="position:absolute;left:0;text-align:left;margin-left:55.2pt;margin-top:7.65pt;width:18.75pt;height:21.75pt;z-index:251663872"/>
        </w:pict>
      </w:r>
      <w:r>
        <w:rPr>
          <w:noProof/>
          <w:lang w:eastAsia="ru-RU"/>
        </w:rPr>
        <w:pict>
          <v:oval id="_x0000_s1094" style="position:absolute;left:0;text-align:left;margin-left:19.95pt;margin-top:7.65pt;width:18.75pt;height:21.75pt;z-index:251662848"/>
        </w:pict>
      </w:r>
      <w:r>
        <w:rPr>
          <w:noProof/>
          <w:lang w:eastAsia="ru-RU"/>
        </w:rPr>
        <w:pict>
          <v:oval id="_x0000_s1095" style="position:absolute;left:0;text-align:left;margin-left:-14.55pt;margin-top:7.65pt;width:18.75pt;height:21.75pt;z-index:251661824"/>
        </w:pict>
      </w:r>
      <w:r>
        <w:rPr>
          <w:noProof/>
          <w:lang w:eastAsia="ru-RU"/>
        </w:rPr>
        <w:pict>
          <v:oval id="_x0000_s1096" style="position:absolute;left:0;text-align:left;margin-left:-45.3pt;margin-top:7.65pt;width:18.75pt;height:21.75pt;z-index:251660800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shape id="_x0000_s1097" type="#_x0000_t5" style="position:absolute;left:0;text-align:left;margin-left:54.45pt;margin-top:14.7pt;width:19.5pt;height:24.75pt;z-index:251670016"/>
        </w:pict>
      </w:r>
      <w:r>
        <w:rPr>
          <w:noProof/>
          <w:lang w:eastAsia="ru-RU"/>
        </w:rPr>
        <w:pict>
          <v:shape id="_x0000_s1098" type="#_x0000_t5" style="position:absolute;left:0;text-align:left;margin-left:19.2pt;margin-top:14.7pt;width:19.5pt;height:24.75pt;z-index:251668992"/>
        </w:pict>
      </w:r>
      <w:r>
        <w:rPr>
          <w:noProof/>
          <w:lang w:eastAsia="ru-RU"/>
        </w:rPr>
        <w:pict>
          <v:shape id="_x0000_s1099" type="#_x0000_t5" style="position:absolute;left:0;text-align:left;margin-left:-15.3pt;margin-top:14.7pt;width:19.5pt;height:24.75pt;z-index:251667968"/>
        </w:pict>
      </w:r>
      <w:r>
        <w:rPr>
          <w:noProof/>
          <w:lang w:eastAsia="ru-RU"/>
        </w:rPr>
        <w:pict>
          <v:shape id="_x0000_s1100" type="#_x0000_t5" style="position:absolute;left:0;text-align:left;margin-left:-46.05pt;margin-top:14.7pt;width:19.5pt;height:24.75pt;z-index:251666944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                                                                     На  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>5.Сравни числа, поставь знак «&lt;»,  «&gt;»,  «=».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101" style="position:absolute;left:0;text-align:left;margin-left:262.1pt;margin-top:.9pt;width:10.5pt;height:15.75pt;z-index:251675136"/>
        </w:pict>
      </w:r>
      <w:r>
        <w:rPr>
          <w:noProof/>
          <w:lang w:eastAsia="ru-RU"/>
        </w:rPr>
        <w:pict>
          <v:rect id="_x0000_s1102" style="position:absolute;left:0;text-align:left;margin-left:170.7pt;margin-top:.9pt;width:10.5pt;height:15.75pt;z-index:251674112"/>
        </w:pict>
      </w:r>
      <w:r>
        <w:rPr>
          <w:noProof/>
          <w:lang w:eastAsia="ru-RU"/>
        </w:rPr>
        <w:pict>
          <v:rect id="_x0000_s1103" style="position:absolute;left:0;text-align:left;margin-left:72.45pt;margin-top:.9pt;width:10.5pt;height:15.75pt;z-index:251673088"/>
        </w:pict>
      </w:r>
      <w:r>
        <w:rPr>
          <w:noProof/>
          <w:lang w:eastAsia="ru-RU"/>
        </w:rPr>
        <w:pict>
          <v:rect id="_x0000_s1104" style="position:absolute;left:0;text-align:left;margin-left:-33.3pt;margin-top:.9pt;width:10.5pt;height:15.75pt;z-index:251672064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9     9                  10      7                  0       4                5     3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>6.Что это? Отметь правильный ответ плюсом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shape id="_x0000_s1105" type="#_x0000_t32" style="position:absolute;left:0;text-align:left;margin-left:38.85pt;margin-top:20.5pt;width:207pt;height:3.75pt;flip:y;z-index:251680256" o:connectortype="straight" strokeweight="1.5pt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              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106" style="position:absolute;left:0;text-align:left;margin-left:61.2pt;margin-top:4.1pt;width:16.5pt;height:16.5pt;z-index:251677184"/>
        </w:pict>
      </w:r>
      <w:r>
        <w:rPr>
          <w:noProof/>
          <w:lang w:eastAsia="ru-RU"/>
        </w:rPr>
        <w:pict>
          <v:rect id="_x0000_s1107" style="position:absolute;left:0;text-align:left;margin-left:148.95pt;margin-top:4.1pt;width:16.5pt;height:16.5pt;z-index:251678208"/>
        </w:pict>
      </w:r>
      <w:r>
        <w:rPr>
          <w:noProof/>
          <w:lang w:eastAsia="ru-RU"/>
        </w:rPr>
        <w:pict>
          <v:rect id="_x0000_s1108" style="position:absolute;left:0;text-align:left;margin-left:265.95pt;margin-top:4.1pt;width:16.5pt;height:16.5pt;z-index:251679232"/>
        </w:pict>
      </w:r>
      <w:r>
        <w:rPr>
          <w:noProof/>
          <w:lang w:eastAsia="ru-RU"/>
        </w:rPr>
        <w:pict>
          <v:rect id="_x0000_s1109" style="position:absolute;left:0;text-align:left;margin-left:-49.8pt;margin-top:4.1pt;width:16.5pt;height:16.5pt;z-index:251676160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прямая                   луч                    отрезок                   ломаная   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shape id="_x0000_s1110" style="position:absolute;left:0;text-align:left;margin-left:262.1pt;margin-top:8.75pt;width:20.35pt;height:13.95pt;z-index:251710976" coordsize="407,279" path="m,255hdc170,227,36,279,105,90v5,-15,29,-13,45,-15c230,67,310,65,390,60,407,10,405,31,405,e" filled="f">
            <v:path arrowok="t"/>
          </v:shape>
        </w:pict>
      </w:r>
      <w:r>
        <w:rPr>
          <w:noProof/>
          <w:lang w:eastAsia="ru-RU"/>
        </w:rPr>
        <w:pict>
          <v:shape id="_x0000_s1111" style="position:absolute;left:0;text-align:left;margin-left:424.2pt;margin-top:20.65pt;width:21pt;height:6pt;z-index:251713024" coordsize="420,120" path="m,120hdc25,115,52,116,75,105,205,40,47,84,150,15,167,4,190,5,210,v56,19,79,56,135,75c403,56,379,71,420,30e" filled="f">
            <v:path arrowok="t"/>
          </v:shape>
        </w:pict>
      </w:r>
      <w:r>
        <w:rPr>
          <w:noProof/>
          <w:lang w:eastAsia="ru-RU"/>
        </w:rPr>
        <w:pict>
          <v:shape id="_x0000_s1112" style="position:absolute;left:0;text-align:left;margin-left:128.25pt;margin-top:6.4pt;width:20.2pt;height:21pt;z-index:251706880" coordsize="404,420" path="m114,420hdc94,360,69,330,24,285,,212,6,207,69,165v82,16,100,35,180,15c329,60,224,205,324,105,337,92,341,73,354,60,367,47,391,46,399,30,404,20,389,10,384,e" filled="f">
            <v:path arrowok="t"/>
          </v:shape>
        </w:pict>
      </w:r>
      <w:r>
        <w:rPr>
          <w:noProof/>
          <w:lang w:eastAsia="ru-RU"/>
        </w:rPr>
        <w:pict>
          <v:shape id="_x0000_s1113" style="position:absolute;left:0;text-align:left;margin-left:88.95pt;margin-top:7.15pt;width:15.35pt;height:19.95pt;z-index:251705856" coordsize="307,399" path="m,375hdc73,399,82,385,105,315,100,300,90,286,90,270,90,220,80,163,105,120,111,109,232,81,255,75,307,23,300,51,300,e" filled="f">
            <v:path arrowok="t"/>
          </v:shape>
        </w:pict>
      </w:r>
      <w:r>
        <w:rPr>
          <w:noProof/>
          <w:lang w:eastAsia="ru-RU"/>
        </w:rPr>
        <w:pict>
          <v:oval id="_x0000_s1114" style="position:absolute;left:0;text-align:left;margin-left:19.95pt;margin-top:19.15pt;width:28.5pt;height:21.75pt;z-index:251697664"/>
        </w:pict>
      </w:r>
      <w:r>
        <w:rPr>
          <w:noProof/>
          <w:lang w:eastAsia="ru-RU"/>
        </w:rPr>
        <w:pict>
          <v:oval id="_x0000_s1115" style="position:absolute;left:0;text-align:left;margin-left:60.45pt;margin-top:19.15pt;width:28.5pt;height:21.75pt;z-index:251698688"/>
        </w:pict>
      </w:r>
      <w:r>
        <w:rPr>
          <w:noProof/>
          <w:lang w:eastAsia="ru-RU"/>
        </w:rPr>
        <w:pict>
          <v:oval id="_x0000_s1116" style="position:absolute;left:0;text-align:left;margin-left:105.45pt;margin-top:19.15pt;width:28.5pt;height:21.75pt;z-index:251699712"/>
        </w:pict>
      </w:r>
      <w:r>
        <w:rPr>
          <w:noProof/>
          <w:lang w:eastAsia="ru-RU"/>
        </w:rPr>
        <w:pict>
          <v:oval id="_x0000_s1117" style="position:absolute;left:0;text-align:left;margin-left:148.95pt;margin-top:16.9pt;width:28.5pt;height:21.75pt;z-index:251700736"/>
        </w:pict>
      </w:r>
      <w:r>
        <w:rPr>
          <w:noProof/>
          <w:lang w:eastAsia="ru-RU"/>
        </w:rPr>
        <w:pict>
          <v:oval id="_x0000_s1118" style="position:absolute;left:0;text-align:left;margin-left:196.2pt;margin-top:19.15pt;width:28.5pt;height:21.75pt;z-index:251701760"/>
        </w:pict>
      </w:r>
      <w:r>
        <w:rPr>
          <w:noProof/>
          <w:lang w:eastAsia="ru-RU"/>
        </w:rPr>
        <w:pict>
          <v:oval id="_x0000_s1119" style="position:absolute;left:0;text-align:left;margin-left:237.45pt;margin-top:19.15pt;width:28.5pt;height:21.75pt;z-index:251702784"/>
        </w:pict>
      </w:r>
      <w:r>
        <w:rPr>
          <w:noProof/>
          <w:lang w:eastAsia="ru-RU"/>
        </w:rPr>
        <w:pict>
          <v:oval id="_x0000_s1120" style="position:absolute;left:0;text-align:left;margin-left:350.35pt;margin-top:16.9pt;width:28.5pt;height:21.75pt;z-index:251703808"/>
        </w:pict>
      </w:r>
      <w:r>
        <w:rPr>
          <w:noProof/>
          <w:lang w:eastAsia="ru-RU"/>
        </w:rPr>
        <w:pict>
          <v:oval id="_x0000_s1121" style="position:absolute;left:0;text-align:left;margin-left:395.7pt;margin-top:16.9pt;width:28.5pt;height:21.75pt;z-index:251704832"/>
        </w:pic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  <w:r>
        <w:rPr>
          <w:noProof/>
          <w:lang w:eastAsia="ru-RU"/>
        </w:rPr>
        <w:pict>
          <v:shape id="_x0000_s1122" style="position:absolute;left:0;text-align:left;margin-left:379.2pt;margin-top:4.85pt;width:10.5pt;height:10.6pt;z-index:251712000" coordsize="210,212" path="m,17hdc45,22,103,,135,32v49,49,-30,180,75,180e" filled="f">
            <v:path arrowok="t"/>
          </v:shape>
        </w:pict>
      </w:r>
      <w:r>
        <w:rPr>
          <w:noProof/>
          <w:lang w:eastAsia="ru-RU"/>
        </w:rPr>
        <w:pict>
          <v:shape id="_x0000_s1123" style="position:absolute;left:0;text-align:left;margin-left:48.45pt;margin-top:7.9pt;width:17.25pt;height:15.8pt;z-index:251709952" coordsize="345,316" path="m,1hdc20,6,47,,60,16v1,1,56,158,60,180c125,226,121,259,135,286v8,16,30,20,45,30c235,311,345,301,345,301e" filled="f">
            <v:path arrowok="t"/>
          </v:shape>
        </w:pict>
      </w:r>
      <w:r>
        <w:rPr>
          <w:noProof/>
          <w:lang w:eastAsia="ru-RU"/>
        </w:rPr>
        <w:pict>
          <v:shape id="_x0000_s1124" style="position:absolute;left:0;text-align:left;margin-left:223.95pt;margin-top:1.95pt;width:12pt;height:17.85pt;z-index:251708928" coordsize="240,357" path="m,90hdc105,20,70,,120,75v5,75,7,150,15,225c137,316,135,339,150,345v28,12,60,,90,e" filled="f">
            <v:path arrowok="t"/>
          </v:shape>
        </w:pict>
      </w:r>
      <w:r>
        <w:rPr>
          <w:noProof/>
          <w:lang w:eastAsia="ru-RU"/>
        </w:rPr>
        <w:pict>
          <v:shape id="_x0000_s1125" style="position:absolute;left:0;text-align:left;margin-left:177.45pt;margin-top:4.2pt;width:9.75pt;height:17.25pt;z-index:251707904" coordsize="195,345" path="m,hdc8,1,124,8,135,45v29,96,-16,224,60,300e" filled="f">
            <v:path arrowok="t"/>
          </v:shape>
        </w:pict>
      </w:r>
      <w:r w:rsidRPr="0039047C">
        <w:rPr>
          <w:rFonts w:ascii="Times New Roman" w:hAnsi="Times New Roman"/>
          <w:i/>
          <w:color w:val="4A442A"/>
          <w:sz w:val="28"/>
          <w:szCs w:val="28"/>
        </w:rPr>
        <w:t>7.    У Лены                                                                          .  Подарили                           .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 xml:space="preserve">Сколько шаров стало? Выбери правильный вариант решения задачи, запиши.   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126" style="position:absolute;left:0;text-align:left;margin-left:37.95pt;margin-top:2.8pt;width:16.5pt;height:16.5pt;z-index:251686400"/>
        </w:pict>
      </w:r>
      <w:r>
        <w:rPr>
          <w:noProof/>
          <w:lang w:eastAsia="ru-RU"/>
        </w:rPr>
        <w:pict>
          <v:rect id="_x0000_s1127" style="position:absolute;left:0;text-align:left;margin-left:-3.55pt;margin-top:2.8pt;width:16.5pt;height:16.5pt;z-index:251687424"/>
        </w:pict>
      </w:r>
      <w:r>
        <w:rPr>
          <w:noProof/>
          <w:lang w:eastAsia="ru-RU"/>
        </w:rPr>
        <w:pict>
          <v:rect id="_x0000_s1128" style="position:absolute;left:0;text-align:left;margin-left:190.95pt;margin-top:2.8pt;width:16.5pt;height:16.5pt;z-index:251684352"/>
        </w:pict>
      </w:r>
      <w:r>
        <w:rPr>
          <w:noProof/>
          <w:lang w:eastAsia="ru-RU"/>
        </w:rPr>
        <w:pict>
          <v:rect id="_x0000_s1129" style="position:absolute;left:0;text-align:left;margin-left:148.95pt;margin-top:2.8pt;width:16.5pt;height:16.5pt;z-index:251685376"/>
        </w:pict>
      </w:r>
      <w:r>
        <w:rPr>
          <w:noProof/>
          <w:lang w:eastAsia="ru-RU"/>
        </w:rPr>
        <w:pict>
          <v:rect id="_x0000_s1130" style="position:absolute;left:0;text-align:left;margin-left:235.95pt;margin-top:2.8pt;width:16.5pt;height:16.5pt;z-index:251683328"/>
        </w:pict>
      </w:r>
      <w:r>
        <w:rPr>
          <w:noProof/>
          <w:lang w:eastAsia="ru-RU"/>
        </w:rPr>
        <w:pict>
          <v:rect id="_x0000_s1131" style="position:absolute;left:0;text-align:left;margin-left:-43.05pt;margin-top:2.8pt;width:16.5pt;height:16.5pt;z-index:251688448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  +         =                                           --          =           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132" style="position:absolute;left:0;text-align:left;margin-left:82.95pt;margin-top:.75pt;width:16.5pt;height:16.5pt;z-index:251682304"/>
        </w:pic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                  Ответ:         шаров.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133" style="position:absolute;left:0;text-align:left;margin-left:379.2pt;margin-top:17.3pt;width:16.5pt;height:16.5pt;z-index:251681280"/>
        </w:pic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  <w:r>
        <w:rPr>
          <w:noProof/>
          <w:lang w:eastAsia="ru-RU"/>
        </w:rPr>
        <w:pict>
          <v:shape id="_x0000_s1134" type="#_x0000_t32" style="position:absolute;left:0;text-align:left;margin-left:225.85pt;margin-top:15.3pt;width:117.35pt;height:0;z-index:251691520" o:connectortype="straight"/>
        </w:pict>
      </w:r>
      <w:r>
        <w:rPr>
          <w:noProof/>
          <w:lang w:eastAsia="ru-RU"/>
        </w:rPr>
        <w:pict>
          <v:oval id="_x0000_s1135" style="position:absolute;left:0;text-align:left;margin-left:343.2pt;margin-top:8.15pt;width:7.15pt;height:7.15pt;z-index:251690496" fillcolor="#7f7f7f"/>
        </w:pict>
      </w:r>
      <w:r>
        <w:rPr>
          <w:noProof/>
          <w:lang w:eastAsia="ru-RU"/>
        </w:rPr>
        <w:pict>
          <v:oval id="_x0000_s1136" style="position:absolute;left:0;text-align:left;margin-left:218.7pt;margin-top:8.15pt;width:7.15pt;height:7.15pt;z-index:251689472" fillcolor="#7f7f7f"/>
        </w:pict>
      </w:r>
      <w:r w:rsidRPr="0039047C">
        <w:rPr>
          <w:rFonts w:ascii="Times New Roman" w:hAnsi="Times New Roman"/>
          <w:i/>
          <w:color w:val="4A442A"/>
          <w:sz w:val="28"/>
          <w:szCs w:val="28"/>
        </w:rPr>
        <w:t>8.Измерь и запиши длину отрезка.</w:t>
      </w:r>
      <w:r w:rsidRPr="0039047C">
        <w:rPr>
          <w:rFonts w:ascii="Times New Roman" w:hAnsi="Times New Roman"/>
          <w:color w:val="4A442A"/>
          <w:sz w:val="28"/>
          <w:szCs w:val="28"/>
        </w:rPr>
        <w:t xml:space="preserve">                                                                          См</w:t>
      </w: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color w:val="4A442A"/>
          <w:sz w:val="28"/>
          <w:szCs w:val="28"/>
        </w:rPr>
      </w:pPr>
    </w:p>
    <w:p w:rsidR="00DD4D53" w:rsidRPr="0039047C" w:rsidRDefault="00DD4D53" w:rsidP="000D1FF8">
      <w:pPr>
        <w:spacing w:after="0"/>
        <w:ind w:left="-1134" w:right="-426"/>
        <w:rPr>
          <w:rFonts w:ascii="Times New Roman" w:hAnsi="Times New Roman"/>
          <w:i/>
          <w:color w:val="4A442A"/>
          <w:sz w:val="28"/>
          <w:szCs w:val="28"/>
        </w:rPr>
      </w:pPr>
      <w:r w:rsidRPr="0039047C">
        <w:rPr>
          <w:rFonts w:ascii="Times New Roman" w:hAnsi="Times New Roman"/>
          <w:i/>
          <w:color w:val="4A442A"/>
          <w:sz w:val="28"/>
          <w:szCs w:val="28"/>
        </w:rPr>
        <w:t>*9. В клетке сидят кролики. Сверху видно 4 кроличьих ушей, а снизу 8 кроличьих лап. Сколько  кроликов  сидят  в клетке?</w:t>
      </w:r>
    </w:p>
    <w:p w:rsidR="00DD4D53" w:rsidRPr="0039047C" w:rsidRDefault="00DD4D53" w:rsidP="000D1FF8">
      <w:pPr>
        <w:spacing w:after="0"/>
        <w:ind w:left="-1134" w:right="-426"/>
        <w:rPr>
          <w:color w:val="4A442A"/>
          <w:sz w:val="28"/>
          <w:szCs w:val="28"/>
        </w:rPr>
      </w:pPr>
      <w:r>
        <w:rPr>
          <w:noProof/>
          <w:lang w:eastAsia="ru-RU"/>
        </w:rPr>
        <w:pict>
          <v:rect id="_x0000_s1137" style="position:absolute;left:0;text-align:left;margin-left:-43.05pt;margin-top:14.9pt;width:16.5pt;height:16.5pt;z-index:251692544"/>
        </w:pict>
      </w:r>
    </w:p>
    <w:p w:rsidR="00DD4D53" w:rsidRPr="0039047C" w:rsidRDefault="00DD4D53" w:rsidP="000D1FF8">
      <w:pPr>
        <w:spacing w:after="0"/>
        <w:ind w:left="-1134" w:right="-426"/>
        <w:rPr>
          <w:b/>
          <w:i/>
          <w:color w:val="4A442A"/>
          <w:sz w:val="28"/>
          <w:szCs w:val="28"/>
        </w:rPr>
      </w:pPr>
      <w:r w:rsidRPr="0039047C">
        <w:rPr>
          <w:i/>
          <w:color w:val="4A442A"/>
          <w:sz w:val="28"/>
          <w:szCs w:val="28"/>
        </w:rPr>
        <w:t xml:space="preserve">               кроликов                      </w:t>
      </w:r>
    </w:p>
    <w:p w:rsidR="00DD4D53" w:rsidRDefault="00DD4D53" w:rsidP="000D1FF8"/>
    <w:p w:rsidR="00DD4D53" w:rsidRDefault="00DD4D53" w:rsidP="000D1FF8"/>
    <w:p w:rsidR="00DD4D53" w:rsidRDefault="00DD4D53" w:rsidP="00853E3D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DD4D53" w:rsidRPr="003623C9" w:rsidRDefault="00DD4D53" w:rsidP="00853E3D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НАДО  </w:t>
      </w:r>
      <w:r w:rsidRPr="003623C9">
        <w:rPr>
          <w:rFonts w:ascii="Times New Roman" w:hAnsi="Times New Roman"/>
          <w:b/>
          <w:i/>
          <w:sz w:val="28"/>
          <w:szCs w:val="28"/>
        </w:rPr>
        <w:t>1.Спиши текст.</w:t>
      </w:r>
    </w:p>
    <w:p w:rsidR="00DD4D53" w:rsidRPr="003623C9" w:rsidRDefault="00DD4D53" w:rsidP="00853E3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623C9">
        <w:rPr>
          <w:rFonts w:ascii="Times New Roman" w:hAnsi="Times New Roman"/>
          <w:sz w:val="28"/>
          <w:szCs w:val="28"/>
        </w:rPr>
        <w:t>В лесу.</w:t>
      </w:r>
    </w:p>
    <w:p w:rsidR="00DD4D53" w:rsidRPr="003623C9" w:rsidRDefault="00DD4D53" w:rsidP="00853E3D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3623C9">
        <w:rPr>
          <w:rFonts w:ascii="Times New Roman" w:hAnsi="Times New Roman"/>
          <w:sz w:val="28"/>
          <w:szCs w:val="28"/>
        </w:rPr>
        <w:t>Зимой тихо в лесу. Вот дуб. А это старый пень. Он весь в снегу. Подул ветер. Упал снежный ком.</w:t>
      </w:r>
    </w:p>
    <w:p w:rsidR="00DD4D53" w:rsidRPr="003623C9" w:rsidRDefault="00DD4D53" w:rsidP="00853E3D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3623C9">
        <w:rPr>
          <w:rFonts w:ascii="Times New Roman" w:hAnsi="Times New Roman"/>
          <w:b/>
          <w:i/>
          <w:sz w:val="28"/>
          <w:szCs w:val="28"/>
        </w:rPr>
        <w:t>2.Сосчитай сколько букв и звуков в словах:</w:t>
      </w:r>
    </w:p>
    <w:p w:rsidR="00DD4D53" w:rsidRPr="003623C9" w:rsidRDefault="00DD4D53" w:rsidP="00853E3D">
      <w:pPr>
        <w:spacing w:line="240" w:lineRule="auto"/>
        <w:rPr>
          <w:rFonts w:ascii="Times New Roman" w:hAnsi="Times New Roman"/>
          <w:sz w:val="28"/>
          <w:szCs w:val="28"/>
        </w:rPr>
      </w:pPr>
      <w:r w:rsidRPr="003623C9">
        <w:rPr>
          <w:rFonts w:ascii="Times New Roman" w:hAnsi="Times New Roman"/>
          <w:sz w:val="28"/>
          <w:szCs w:val="28"/>
        </w:rPr>
        <w:t xml:space="preserve">Осень (___б., ____зв.), яма (___б., ____зв.), ива (___б., ___зв.), </w:t>
      </w:r>
    </w:p>
    <w:p w:rsidR="00DD4D53" w:rsidRPr="003623C9" w:rsidRDefault="00DD4D53" w:rsidP="00853E3D">
      <w:pPr>
        <w:spacing w:line="240" w:lineRule="auto"/>
        <w:rPr>
          <w:rFonts w:ascii="Times New Roman" w:hAnsi="Times New Roman"/>
          <w:sz w:val="28"/>
          <w:szCs w:val="28"/>
        </w:rPr>
      </w:pPr>
      <w:r w:rsidRPr="003623C9">
        <w:rPr>
          <w:rFonts w:ascii="Times New Roman" w:hAnsi="Times New Roman"/>
          <w:sz w:val="28"/>
          <w:szCs w:val="28"/>
        </w:rPr>
        <w:t>улитка (___б., ___зв.).</w:t>
      </w:r>
    </w:p>
    <w:p w:rsidR="00DD4D53" w:rsidRPr="003623C9" w:rsidRDefault="00DD4D53" w:rsidP="00853E3D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3623C9">
        <w:rPr>
          <w:rFonts w:ascii="Times New Roman" w:hAnsi="Times New Roman"/>
          <w:b/>
          <w:i/>
          <w:sz w:val="28"/>
          <w:szCs w:val="28"/>
        </w:rPr>
        <w:t>3.Обведи  буквы обозначающие гласные звуки , которые обозначают  мягкость предшествующего согласного зеленым цветом, твердость синим.</w:t>
      </w:r>
    </w:p>
    <w:p w:rsidR="00DD4D53" w:rsidRPr="003623C9" w:rsidRDefault="00DD4D53" w:rsidP="00853E3D">
      <w:pPr>
        <w:spacing w:line="240" w:lineRule="auto"/>
        <w:rPr>
          <w:rFonts w:ascii="Times New Roman" w:hAnsi="Times New Roman"/>
          <w:sz w:val="28"/>
          <w:szCs w:val="28"/>
        </w:rPr>
      </w:pPr>
      <w:r w:rsidRPr="003623C9">
        <w:rPr>
          <w:rFonts w:ascii="Times New Roman" w:hAnsi="Times New Roman"/>
          <w:sz w:val="28"/>
          <w:szCs w:val="28"/>
        </w:rPr>
        <w:t>А    И    О    Е    Ё   Ы    Э     Ю    Я    У</w:t>
      </w:r>
    </w:p>
    <w:p w:rsidR="00DD4D53" w:rsidRPr="003623C9" w:rsidRDefault="00DD4D53" w:rsidP="00853E3D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3623C9">
        <w:rPr>
          <w:rFonts w:ascii="Times New Roman" w:hAnsi="Times New Roman"/>
          <w:b/>
          <w:i/>
          <w:sz w:val="28"/>
          <w:szCs w:val="28"/>
        </w:rPr>
        <w:t>4.Обведи буквы</w:t>
      </w:r>
      <w:r>
        <w:rPr>
          <w:rFonts w:ascii="Times New Roman" w:hAnsi="Times New Roman"/>
          <w:b/>
          <w:i/>
          <w:sz w:val="28"/>
          <w:szCs w:val="28"/>
        </w:rPr>
        <w:t>,</w:t>
      </w:r>
      <w:r w:rsidRPr="003623C9">
        <w:rPr>
          <w:rFonts w:ascii="Times New Roman" w:hAnsi="Times New Roman"/>
          <w:b/>
          <w:i/>
          <w:sz w:val="28"/>
          <w:szCs w:val="28"/>
        </w:rPr>
        <w:t xml:space="preserve"> обозначающие только твердый согласный звук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DD4D53" w:rsidRPr="003623C9" w:rsidRDefault="00DD4D53" w:rsidP="00853E3D">
      <w:pPr>
        <w:spacing w:line="240" w:lineRule="auto"/>
        <w:rPr>
          <w:rFonts w:ascii="Times New Roman" w:hAnsi="Times New Roman"/>
          <w:sz w:val="28"/>
          <w:szCs w:val="28"/>
        </w:rPr>
      </w:pPr>
      <w:r w:rsidRPr="003623C9">
        <w:rPr>
          <w:rFonts w:ascii="Times New Roman" w:hAnsi="Times New Roman"/>
          <w:sz w:val="28"/>
          <w:szCs w:val="28"/>
        </w:rPr>
        <w:t xml:space="preserve">Л      Ш     М     Р     Ж    К     Ц </w:t>
      </w:r>
    </w:p>
    <w:p w:rsidR="00DD4D53" w:rsidRPr="003623C9" w:rsidRDefault="00DD4D53" w:rsidP="00853E3D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3623C9">
        <w:rPr>
          <w:rFonts w:ascii="Times New Roman" w:hAnsi="Times New Roman"/>
          <w:b/>
          <w:i/>
          <w:sz w:val="28"/>
          <w:szCs w:val="28"/>
        </w:rPr>
        <w:t>5.Обведи буквы, обозначающие только мягкий согласный звук:</w:t>
      </w:r>
    </w:p>
    <w:p w:rsidR="00DD4D53" w:rsidRPr="003623C9" w:rsidRDefault="00DD4D53" w:rsidP="00853E3D">
      <w:pPr>
        <w:spacing w:line="240" w:lineRule="auto"/>
        <w:rPr>
          <w:rFonts w:ascii="Times New Roman" w:hAnsi="Times New Roman"/>
          <w:sz w:val="28"/>
          <w:szCs w:val="28"/>
        </w:rPr>
      </w:pPr>
      <w:r w:rsidRPr="003623C9">
        <w:rPr>
          <w:rFonts w:ascii="Times New Roman" w:hAnsi="Times New Roman"/>
          <w:sz w:val="28"/>
          <w:szCs w:val="28"/>
        </w:rPr>
        <w:t>Ч     Б     С      Д     Щ     В      Й</w:t>
      </w:r>
    </w:p>
    <w:p w:rsidR="00DD4D53" w:rsidRPr="003623C9" w:rsidRDefault="00DD4D53" w:rsidP="00853E3D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3623C9">
        <w:rPr>
          <w:rFonts w:ascii="Times New Roman" w:hAnsi="Times New Roman"/>
          <w:b/>
          <w:i/>
          <w:sz w:val="28"/>
          <w:szCs w:val="28"/>
        </w:rPr>
        <w:t>6.Поставь ударение в словах:</w:t>
      </w:r>
    </w:p>
    <w:p w:rsidR="00DD4D53" w:rsidRPr="003623C9" w:rsidRDefault="00DD4D53" w:rsidP="00853E3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_x0000_s1138" style="position:absolute;margin-left:187.2pt;margin-top:26.85pt;width:83.25pt;height:19.5pt;z-index:251658752"/>
        </w:pict>
      </w:r>
      <w:r w:rsidRPr="003623C9">
        <w:rPr>
          <w:rFonts w:ascii="Times New Roman" w:hAnsi="Times New Roman"/>
          <w:sz w:val="28"/>
          <w:szCs w:val="28"/>
        </w:rPr>
        <w:t>Сетка,  воробей,   дятел,  зайка, санки.</w:t>
      </w: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623C9">
        <w:rPr>
          <w:rFonts w:ascii="Times New Roman" w:hAnsi="Times New Roman"/>
          <w:b/>
          <w:i/>
          <w:sz w:val="28"/>
          <w:szCs w:val="28"/>
        </w:rPr>
        <w:t>7.Сделай схему слова:</w:t>
      </w:r>
      <w:r w:rsidRPr="003623C9">
        <w:rPr>
          <w:rFonts w:ascii="Times New Roman" w:hAnsi="Times New Roman"/>
          <w:sz w:val="28"/>
          <w:szCs w:val="28"/>
        </w:rPr>
        <w:t xml:space="preserve">   зима  </w:t>
      </w:r>
      <w:r>
        <w:rPr>
          <w:rFonts w:ascii="Times New Roman" w:hAnsi="Times New Roman"/>
          <w:sz w:val="28"/>
          <w:szCs w:val="28"/>
        </w:rPr>
        <w:tab/>
      </w: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D4D53" w:rsidRPr="00C32E4D" w:rsidRDefault="00DD4D53" w:rsidP="002C692B">
      <w:pPr>
        <w:rPr>
          <w:rFonts w:ascii="Times New Roman" w:hAnsi="Times New Roman"/>
          <w:b/>
          <w:bCs/>
          <w:sz w:val="24"/>
          <w:szCs w:val="24"/>
        </w:rPr>
      </w:pPr>
      <w:r w:rsidRPr="00C32E4D">
        <w:rPr>
          <w:rFonts w:ascii="Times New Roman" w:hAnsi="Times New Roman"/>
          <w:b/>
          <w:bCs/>
          <w:sz w:val="24"/>
          <w:szCs w:val="24"/>
        </w:rPr>
        <w:t>Для развития беглости чтения возможны следующие упражнения.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1.</w:t>
      </w:r>
      <w:r w:rsidRPr="00C32E4D">
        <w:rPr>
          <w:rFonts w:ascii="Times New Roman" w:hAnsi="Times New Roman"/>
          <w:sz w:val="24"/>
          <w:szCs w:val="24"/>
        </w:rPr>
        <w:tab/>
        <w:t>Чтение вслух.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2.</w:t>
      </w:r>
      <w:r w:rsidRPr="00C32E4D">
        <w:rPr>
          <w:rFonts w:ascii="Times New Roman" w:hAnsi="Times New Roman"/>
          <w:sz w:val="24"/>
          <w:szCs w:val="24"/>
        </w:rPr>
        <w:tab/>
        <w:t>Чтение про себя.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3.</w:t>
      </w:r>
      <w:r w:rsidRPr="00C32E4D">
        <w:rPr>
          <w:rFonts w:ascii="Times New Roman" w:hAnsi="Times New Roman"/>
          <w:sz w:val="24"/>
          <w:szCs w:val="24"/>
        </w:rPr>
        <w:tab/>
        <w:t>Чтение жужжащее.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4.</w:t>
      </w:r>
      <w:r w:rsidRPr="00C32E4D">
        <w:rPr>
          <w:rFonts w:ascii="Times New Roman" w:hAnsi="Times New Roman"/>
          <w:sz w:val="24"/>
          <w:szCs w:val="24"/>
        </w:rPr>
        <w:tab/>
        <w:t>Чтение хором.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5.</w:t>
      </w:r>
      <w:r w:rsidRPr="00C32E4D">
        <w:rPr>
          <w:rFonts w:ascii="Times New Roman" w:hAnsi="Times New Roman"/>
          <w:sz w:val="24"/>
          <w:szCs w:val="24"/>
        </w:rPr>
        <w:tab/>
        <w:t>Чтение в темпе скороговорки.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6.</w:t>
      </w:r>
      <w:r w:rsidRPr="00C32E4D">
        <w:rPr>
          <w:rFonts w:ascii="Times New Roman" w:hAnsi="Times New Roman"/>
          <w:sz w:val="24"/>
          <w:szCs w:val="24"/>
        </w:rPr>
        <w:tab/>
        <w:t>Чтение «цепочкой» (по одному предложению, абзацу).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7.</w:t>
      </w:r>
      <w:r w:rsidRPr="00C32E4D">
        <w:rPr>
          <w:rFonts w:ascii="Times New Roman" w:hAnsi="Times New Roman"/>
          <w:sz w:val="24"/>
          <w:szCs w:val="24"/>
        </w:rPr>
        <w:tab/>
        <w:t>Динамическое чтение. На доске или карточке записан столбик из 5-7 слов с постоянным увеличением количества букв в словах.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8.</w:t>
      </w:r>
      <w:r w:rsidRPr="00C32E4D">
        <w:rPr>
          <w:rFonts w:ascii="Times New Roman" w:hAnsi="Times New Roman"/>
          <w:sz w:val="24"/>
          <w:szCs w:val="24"/>
        </w:rPr>
        <w:tab/>
        <w:t>Бинарное чтение. Один текст читают два ученика одновременно.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9.</w:t>
      </w:r>
      <w:r w:rsidRPr="00C32E4D">
        <w:rPr>
          <w:rFonts w:ascii="Times New Roman" w:hAnsi="Times New Roman"/>
          <w:sz w:val="24"/>
          <w:szCs w:val="24"/>
        </w:rPr>
        <w:tab/>
        <w:t>«Очередь». Сначала читает учитель, затем ученики читают тот же самый текст.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10.</w:t>
      </w:r>
      <w:r w:rsidRPr="00C32E4D">
        <w:rPr>
          <w:rFonts w:ascii="Times New Roman" w:hAnsi="Times New Roman"/>
          <w:sz w:val="24"/>
          <w:szCs w:val="24"/>
        </w:rPr>
        <w:tab/>
        <w:t>«Буксир».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ab/>
        <w:t>а) учитель читает вслух, изменяя скорость чтения. Ученики читают вслух, стараясь успеть за учителем.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ab/>
        <w:t>б) учитель читает вслух, дети про себя читают хором дальше.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11.</w:t>
      </w:r>
      <w:r w:rsidRPr="00C32E4D">
        <w:rPr>
          <w:rFonts w:ascii="Times New Roman" w:hAnsi="Times New Roman"/>
          <w:sz w:val="24"/>
          <w:szCs w:val="24"/>
        </w:rPr>
        <w:tab/>
        <w:t>«Ловушка». Учитель или хорошо читающий ученик читает знакомый текст и заменяет некоторые слова синонимами. Ученики ищут эту замену.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12.</w:t>
      </w:r>
      <w:r w:rsidRPr="00C32E4D">
        <w:rPr>
          <w:rFonts w:ascii="Times New Roman" w:hAnsi="Times New Roman"/>
          <w:sz w:val="24"/>
          <w:szCs w:val="24"/>
        </w:rPr>
        <w:tab/>
        <w:t>«Прыжки». Чтение через слово.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13.</w:t>
      </w:r>
      <w:r w:rsidRPr="00C32E4D">
        <w:rPr>
          <w:rFonts w:ascii="Times New Roman" w:hAnsi="Times New Roman"/>
          <w:sz w:val="24"/>
          <w:szCs w:val="24"/>
        </w:rPr>
        <w:tab/>
        <w:t>«Голова и хвост». Учитель или ученик начинает читать предложение, дети быстро его находят и дочитывают вместе.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14.</w:t>
      </w:r>
      <w:r w:rsidRPr="00C32E4D">
        <w:rPr>
          <w:rFonts w:ascii="Times New Roman" w:hAnsi="Times New Roman"/>
          <w:sz w:val="24"/>
          <w:szCs w:val="24"/>
        </w:rPr>
        <w:tab/>
        <w:t>«Первый и последний». Чтение первой и последней буквы в слове; первого и последнего слова на строчке; первого и последнего слова в предложении.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15.</w:t>
      </w:r>
      <w:r w:rsidRPr="00C32E4D">
        <w:rPr>
          <w:rFonts w:ascii="Times New Roman" w:hAnsi="Times New Roman"/>
          <w:sz w:val="24"/>
          <w:szCs w:val="24"/>
        </w:rPr>
        <w:tab/>
        <w:t>«Прятки». Нахождение в тексте слова с определенными признаками (начинается на букву «а»; состоит из двух слогов; ударение в конце слова и т.п.).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16.</w:t>
      </w:r>
      <w:r w:rsidRPr="00C32E4D">
        <w:rPr>
          <w:rFonts w:ascii="Times New Roman" w:hAnsi="Times New Roman"/>
          <w:sz w:val="24"/>
          <w:szCs w:val="24"/>
        </w:rPr>
        <w:tab/>
        <w:t>Круговое чтение. Небольшой текст читают по одному слову друг за другом несколько  раз.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17.</w:t>
      </w:r>
      <w:r w:rsidRPr="00C32E4D">
        <w:rPr>
          <w:rFonts w:ascii="Times New Roman" w:hAnsi="Times New Roman"/>
          <w:sz w:val="24"/>
          <w:szCs w:val="24"/>
        </w:rPr>
        <w:tab/>
        <w:t>«Кто быстрее?». На доске написано предложение, на столе рассыпаны тексты. По сигналу ученики ищут в тексте данное предложение.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18.</w:t>
      </w:r>
      <w:r w:rsidRPr="00C32E4D">
        <w:rPr>
          <w:rFonts w:ascii="Times New Roman" w:hAnsi="Times New Roman"/>
          <w:sz w:val="24"/>
          <w:szCs w:val="24"/>
        </w:rPr>
        <w:tab/>
        <w:t>«Фотоглаз».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ab/>
        <w:t>а) на доске столбик слов, которые учащиеся читают определенное время. Слова закрываются, дети по памяти называют прочитанные слова;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ab/>
        <w:t>б) учитель показывает кадр диафильма, дети должны воспроизвести подпись к кадру.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19.</w:t>
      </w:r>
      <w:r w:rsidRPr="00C32E4D">
        <w:rPr>
          <w:rFonts w:ascii="Times New Roman" w:hAnsi="Times New Roman"/>
          <w:sz w:val="24"/>
          <w:szCs w:val="24"/>
        </w:rPr>
        <w:tab/>
        <w:t>«Угадай».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ab/>
        <w:t>а) антиципация слов, предложений, пословиц;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ab/>
        <w:t>б) чтение текста через решетку.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20.</w:t>
      </w:r>
      <w:r w:rsidRPr="00C32E4D">
        <w:rPr>
          <w:rFonts w:ascii="Times New Roman" w:hAnsi="Times New Roman"/>
          <w:sz w:val="24"/>
          <w:szCs w:val="24"/>
        </w:rPr>
        <w:tab/>
        <w:t>«Найди меня». На листах написаны строчки букв, между буквами «спрятаны» целые слова. Их нужно найти.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21.</w:t>
      </w:r>
      <w:r w:rsidRPr="00C32E4D">
        <w:rPr>
          <w:rFonts w:ascii="Times New Roman" w:hAnsi="Times New Roman"/>
          <w:sz w:val="24"/>
          <w:szCs w:val="24"/>
        </w:rPr>
        <w:tab/>
        <w:t>«Счет слов». На максимальной скорости дети читают текст и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 xml:space="preserve">одновременно считают слова. Перед чтением ученикам задается вопрос, на 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который они должны ответить после окончания работы.</w:t>
      </w:r>
    </w:p>
    <w:p w:rsidR="00DD4D53" w:rsidRPr="00C32E4D" w:rsidRDefault="00DD4D53" w:rsidP="002C692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22.</w:t>
      </w:r>
      <w:r w:rsidRPr="00C32E4D">
        <w:rPr>
          <w:rFonts w:ascii="Times New Roman" w:hAnsi="Times New Roman"/>
          <w:sz w:val="24"/>
          <w:szCs w:val="24"/>
        </w:rPr>
        <w:tab/>
        <w:t>«Сканирование». За 20-30 секунд ученики «пробегают» глазами текст</w:t>
      </w:r>
    </w:p>
    <w:p w:rsidR="00DD4D53" w:rsidRPr="00C32E4D" w:rsidRDefault="00DD4D53" w:rsidP="002C692B">
      <w:pPr>
        <w:tabs>
          <w:tab w:val="left" w:pos="567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C32E4D">
        <w:rPr>
          <w:rFonts w:ascii="Times New Roman" w:hAnsi="Times New Roman"/>
          <w:sz w:val="24"/>
          <w:szCs w:val="24"/>
        </w:rPr>
        <w:t>в поисках важной информации.</w:t>
      </w:r>
    </w:p>
    <w:p w:rsidR="00DD4D53" w:rsidRPr="00C32E4D" w:rsidRDefault="00DD4D53" w:rsidP="002C692B">
      <w:pPr>
        <w:rPr>
          <w:sz w:val="24"/>
          <w:szCs w:val="24"/>
        </w:rPr>
      </w:pP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ПЕДАГОГИЧЕСКИЕ СОВЕТЫ ПО ОБУЧЕНИЮ ПИСЬМУ.</w:t>
      </w:r>
    </w:p>
    <w:p w:rsidR="00DD4D53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</w:p>
    <w:p w:rsidR="00DD4D53" w:rsidRPr="00D30161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D30161">
        <w:rPr>
          <w:rFonts w:ascii="Times New Roman" w:hAnsi="Times New Roman"/>
          <w:sz w:val="32"/>
          <w:szCs w:val="32"/>
        </w:rPr>
        <w:t>Всё то, что есть в человеке неуловимого, невыразимого, что не находит слов, ищет выражения через руку.</w:t>
      </w:r>
    </w:p>
    <w:p w:rsidR="00DD4D53" w:rsidRPr="00D30161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D30161">
        <w:rPr>
          <w:rFonts w:ascii="Times New Roman" w:hAnsi="Times New Roman"/>
          <w:sz w:val="32"/>
          <w:szCs w:val="32"/>
        </w:rPr>
        <w:t>Сухомлинский писал, что истоки способностей и дарований детей находятся на кончиках их пальцев. Чем больше мастерства в детской руке, тем ребёнок умнее.</w:t>
      </w:r>
    </w:p>
    <w:p w:rsidR="00DD4D53" w:rsidRPr="00D30161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D30161">
        <w:rPr>
          <w:rFonts w:ascii="Times New Roman" w:hAnsi="Times New Roman"/>
          <w:sz w:val="32"/>
          <w:szCs w:val="32"/>
        </w:rPr>
        <w:t>Первое впечатление ребёнка самое сильное и яркое.</w:t>
      </w:r>
    </w:p>
    <w:p w:rsidR="00DD4D53" w:rsidRPr="00D30161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D30161">
        <w:rPr>
          <w:rFonts w:ascii="Times New Roman" w:hAnsi="Times New Roman"/>
          <w:sz w:val="32"/>
          <w:szCs w:val="32"/>
        </w:rPr>
        <w:t>Движения руки всегда тесно связаны с речью и способствуют её развитию.</w:t>
      </w:r>
    </w:p>
    <w:p w:rsidR="00DD4D53" w:rsidRPr="00D30161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D30161">
        <w:rPr>
          <w:rFonts w:ascii="Times New Roman" w:hAnsi="Times New Roman"/>
          <w:sz w:val="32"/>
          <w:szCs w:val="32"/>
        </w:rPr>
        <w:t>У детей 6-7 лет слабо развиты мелкие мышцы кисти, не закончено окостенение запястья и фаланг пальцев, низка выносливость к статистическим нагрузкам. Формирование этих функций завершится к 10-13 годам. При этом возраст 6-7 лет  является  сензитивным  для развития кисти руки, т.е в этом возрасте систематически применяя тренировочные упражнения можно достичь хороших результатов в развитии моторики кисти.</w:t>
      </w:r>
    </w:p>
    <w:p w:rsidR="00DD4D53" w:rsidRPr="00D30161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D30161">
        <w:rPr>
          <w:rFonts w:ascii="Times New Roman" w:hAnsi="Times New Roman"/>
          <w:sz w:val="32"/>
          <w:szCs w:val="32"/>
        </w:rPr>
        <w:t>На первом этапе ребёнок обязательно должен осознавать не только, что нужно писать какую-то букву, но и как это сделать правильно, в соответствии с требованиями.</w:t>
      </w:r>
    </w:p>
    <w:p w:rsidR="00DD4D53" w:rsidRPr="00D30161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D30161">
        <w:rPr>
          <w:rFonts w:ascii="Times New Roman" w:hAnsi="Times New Roman"/>
          <w:sz w:val="32"/>
          <w:szCs w:val="32"/>
        </w:rPr>
        <w:t>Характерной особенностью письма на данном этапе является выписывание каждого элемента в отдельности ( в отличии от нас БеЗОТРЫВНОЕ)</w:t>
      </w:r>
    </w:p>
    <w:p w:rsidR="00DD4D53" w:rsidRPr="00D30161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D30161">
        <w:rPr>
          <w:rFonts w:ascii="Times New Roman" w:hAnsi="Times New Roman"/>
          <w:sz w:val="32"/>
          <w:szCs w:val="32"/>
        </w:rPr>
        <w:t>Следует всегда помнить, что почерк является показателем функционального состояния ребёнка, чем хуже состояние, тем хуже почерк. У ребёнка может «вдруг» испортиться почерк, а это «вдруг» могут болезнь, утомление и многое другое.</w:t>
      </w:r>
    </w:p>
    <w:p w:rsidR="00DD4D53" w:rsidRPr="00D30161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D30161">
        <w:rPr>
          <w:rFonts w:ascii="Times New Roman" w:hAnsi="Times New Roman"/>
          <w:sz w:val="32"/>
          <w:szCs w:val="32"/>
        </w:rPr>
        <w:t>Штриховка, раскрашивание, рисунок, пластилин.</w:t>
      </w:r>
    </w:p>
    <w:p w:rsidR="00DD4D53" w:rsidRPr="00D30161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D30161">
        <w:rPr>
          <w:rFonts w:ascii="Times New Roman" w:hAnsi="Times New Roman"/>
          <w:sz w:val="32"/>
          <w:szCs w:val="32"/>
        </w:rPr>
        <w:t>Письмо – разговор с белым листом бумаги.</w:t>
      </w:r>
    </w:p>
    <w:p w:rsidR="00DD4D53" w:rsidRPr="00D30161" w:rsidRDefault="00DD4D53" w:rsidP="00853E3D">
      <w:pPr>
        <w:tabs>
          <w:tab w:val="left" w:pos="7305"/>
        </w:tabs>
        <w:spacing w:line="240" w:lineRule="auto"/>
        <w:rPr>
          <w:rFonts w:ascii="Times New Roman" w:hAnsi="Times New Roman"/>
          <w:sz w:val="32"/>
          <w:szCs w:val="32"/>
        </w:rPr>
      </w:pPr>
    </w:p>
    <w:p w:rsidR="00DD4D53" w:rsidRPr="00B2642B" w:rsidRDefault="00DD4D53"/>
    <w:sectPr w:rsidR="00DD4D53" w:rsidRPr="00B2642B" w:rsidSect="00065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1C26"/>
    <w:multiLevelType w:val="hybridMultilevel"/>
    <w:tmpl w:val="2940B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E311420"/>
    <w:multiLevelType w:val="hybridMultilevel"/>
    <w:tmpl w:val="570A6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079"/>
    <w:rsid w:val="0006540C"/>
    <w:rsid w:val="0008145B"/>
    <w:rsid w:val="00082F13"/>
    <w:rsid w:val="000D1FF8"/>
    <w:rsid w:val="00110C0C"/>
    <w:rsid w:val="001C6CFF"/>
    <w:rsid w:val="00231A10"/>
    <w:rsid w:val="002C692B"/>
    <w:rsid w:val="00312F24"/>
    <w:rsid w:val="003623C9"/>
    <w:rsid w:val="0039047C"/>
    <w:rsid w:val="00445188"/>
    <w:rsid w:val="00461079"/>
    <w:rsid w:val="004D138C"/>
    <w:rsid w:val="004D4A6F"/>
    <w:rsid w:val="005018C0"/>
    <w:rsid w:val="0057484A"/>
    <w:rsid w:val="005766CD"/>
    <w:rsid w:val="005D460B"/>
    <w:rsid w:val="006540F0"/>
    <w:rsid w:val="006E2C4B"/>
    <w:rsid w:val="007351CB"/>
    <w:rsid w:val="00771027"/>
    <w:rsid w:val="008308DD"/>
    <w:rsid w:val="0083121C"/>
    <w:rsid w:val="00853E3D"/>
    <w:rsid w:val="009E111C"/>
    <w:rsid w:val="00AE455E"/>
    <w:rsid w:val="00B2642B"/>
    <w:rsid w:val="00B35E32"/>
    <w:rsid w:val="00C25761"/>
    <w:rsid w:val="00C32E4D"/>
    <w:rsid w:val="00C437AB"/>
    <w:rsid w:val="00D0716A"/>
    <w:rsid w:val="00D30161"/>
    <w:rsid w:val="00D3335F"/>
    <w:rsid w:val="00D50394"/>
    <w:rsid w:val="00D9740A"/>
    <w:rsid w:val="00DD4D53"/>
    <w:rsid w:val="00EA5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079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748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57484A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0814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7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9</Pages>
  <Words>1721</Words>
  <Characters>9813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КЛАСС, 2 ЧЕТВЕРТЬ (декабрь, 3 неделя)</dc:title>
  <dc:subject/>
  <dc:creator>FuckYouBill</dc:creator>
  <cp:keywords/>
  <dc:description/>
  <cp:lastModifiedBy>лана</cp:lastModifiedBy>
  <cp:revision>2</cp:revision>
  <cp:lastPrinted>2012-12-14T10:19:00Z</cp:lastPrinted>
  <dcterms:created xsi:type="dcterms:W3CDTF">2015-09-08T13:25:00Z</dcterms:created>
  <dcterms:modified xsi:type="dcterms:W3CDTF">2015-09-08T13:25:00Z</dcterms:modified>
</cp:coreProperties>
</file>